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F7D" w:rsidRDefault="000E3F7D">
      <w:pPr>
        <w:pStyle w:val="Contractstyle"/>
        <w:tabs>
          <w:tab w:val="clear" w:pos="720"/>
          <w:tab w:val="left" w:pos="851"/>
        </w:tabs>
        <w:spacing w:before="0" w:after="0"/>
        <w:ind w:left="0"/>
        <w:rPr>
          <w:rFonts w:ascii="Arial" w:hAnsi="Arial" w:cs="Arial"/>
          <w:b/>
          <w:bCs/>
          <w:sz w:val="36"/>
          <w:szCs w:val="36"/>
          <w:lang w:val="nb-NO"/>
        </w:rPr>
      </w:pPr>
    </w:p>
    <w:p w:rsidR="009B0ED0" w:rsidRPr="00FE3DC4" w:rsidRDefault="009B0ED0">
      <w:pPr>
        <w:pStyle w:val="Contractstyle"/>
        <w:tabs>
          <w:tab w:val="clear" w:pos="720"/>
          <w:tab w:val="left" w:pos="851"/>
        </w:tabs>
        <w:spacing w:before="0" w:after="0"/>
        <w:ind w:left="0"/>
        <w:rPr>
          <w:rFonts w:ascii="Arial" w:hAnsi="Arial" w:cs="Arial"/>
          <w:b/>
          <w:bCs/>
          <w:sz w:val="36"/>
          <w:szCs w:val="36"/>
          <w:lang w:val="nb-NO"/>
        </w:rPr>
      </w:pPr>
      <w:r w:rsidRPr="00FE3DC4">
        <w:rPr>
          <w:rFonts w:ascii="Arial" w:hAnsi="Arial" w:cs="Arial"/>
          <w:b/>
          <w:bCs/>
          <w:sz w:val="36"/>
          <w:szCs w:val="36"/>
          <w:lang w:val="nb-NO"/>
        </w:rPr>
        <w:t xml:space="preserve">VEILEDNING TIL </w:t>
      </w:r>
      <w:r w:rsidR="004B3AC2" w:rsidRPr="00FE3DC4">
        <w:rPr>
          <w:rFonts w:ascii="Arial" w:hAnsi="Arial" w:cs="Arial"/>
          <w:b/>
          <w:bCs/>
          <w:sz w:val="36"/>
          <w:szCs w:val="36"/>
          <w:lang w:val="nb-NO"/>
        </w:rPr>
        <w:t>BRUK</w:t>
      </w:r>
      <w:r w:rsidRPr="00FE3DC4">
        <w:rPr>
          <w:rFonts w:ascii="Arial" w:hAnsi="Arial" w:cs="Arial"/>
          <w:b/>
          <w:bCs/>
          <w:sz w:val="36"/>
          <w:szCs w:val="36"/>
          <w:lang w:val="nb-NO"/>
        </w:rPr>
        <w:t xml:space="preserve"> AV </w:t>
      </w:r>
      <w:r w:rsidR="007C76DB">
        <w:rPr>
          <w:rFonts w:ascii="Arial" w:hAnsi="Arial" w:cs="Arial"/>
          <w:b/>
          <w:bCs/>
          <w:sz w:val="36"/>
          <w:szCs w:val="36"/>
          <w:lang w:val="nb-NO"/>
        </w:rPr>
        <w:t xml:space="preserve">HSØ </w:t>
      </w:r>
      <w:r w:rsidRPr="00FE3DC4">
        <w:rPr>
          <w:rFonts w:ascii="Arial" w:hAnsi="Arial" w:cs="Arial"/>
          <w:b/>
          <w:bCs/>
          <w:sz w:val="36"/>
          <w:szCs w:val="36"/>
          <w:lang w:val="nb-NO"/>
        </w:rPr>
        <w:t>SERVICEAVTALE</w:t>
      </w:r>
      <w:r w:rsidR="007C76DB">
        <w:rPr>
          <w:rFonts w:ascii="Arial" w:hAnsi="Arial" w:cs="Arial"/>
          <w:b/>
          <w:bCs/>
          <w:sz w:val="36"/>
          <w:szCs w:val="36"/>
          <w:lang w:val="nb-NO"/>
        </w:rPr>
        <w:t xml:space="preserve"> FOR MEDISINSK TEKNISK UTSTYR</w:t>
      </w:r>
    </w:p>
    <w:p w:rsidR="009B0ED0" w:rsidRPr="00FE3DC4" w:rsidRDefault="009B0ED0">
      <w:pPr>
        <w:pStyle w:val="Contractstyle"/>
        <w:tabs>
          <w:tab w:val="clear" w:pos="720"/>
          <w:tab w:val="left" w:pos="851"/>
        </w:tabs>
        <w:spacing w:before="0" w:after="0"/>
        <w:ind w:left="0"/>
        <w:rPr>
          <w:rFonts w:ascii="Arial" w:hAnsi="Arial" w:cs="Arial"/>
          <w:b/>
          <w:bCs/>
          <w:lang w:val="nb-NO"/>
        </w:rPr>
      </w:pPr>
    </w:p>
    <w:p w:rsidR="003049C3" w:rsidRPr="00FE3DC4" w:rsidRDefault="003049C3" w:rsidP="004E1CFA">
      <w:pPr>
        <w:pStyle w:val="Contractstyle"/>
        <w:tabs>
          <w:tab w:val="clear" w:pos="720"/>
          <w:tab w:val="left" w:pos="851"/>
          <w:tab w:val="left" w:pos="2771"/>
        </w:tabs>
        <w:spacing w:before="0" w:after="0"/>
        <w:ind w:left="0"/>
        <w:rPr>
          <w:rFonts w:ascii="Arial" w:hAnsi="Arial" w:cs="Arial"/>
          <w:b/>
          <w:bCs/>
          <w:lang w:val="nb-NO"/>
        </w:rPr>
      </w:pPr>
      <w:r w:rsidRPr="00FE3DC4">
        <w:rPr>
          <w:rFonts w:ascii="Arial" w:hAnsi="Arial" w:cs="Arial"/>
          <w:b/>
          <w:bCs/>
          <w:lang w:val="nb-NO"/>
        </w:rPr>
        <w:t>Innholdsfortegnelse</w:t>
      </w:r>
      <w:r w:rsidR="004E1CFA">
        <w:rPr>
          <w:rFonts w:ascii="Arial" w:hAnsi="Arial" w:cs="Arial"/>
          <w:b/>
          <w:bCs/>
          <w:lang w:val="nb-NO"/>
        </w:rPr>
        <w:tab/>
      </w:r>
    </w:p>
    <w:p w:rsidR="003049C3" w:rsidRPr="00FE3DC4" w:rsidRDefault="003049C3">
      <w:pPr>
        <w:pStyle w:val="Contractstyle"/>
        <w:tabs>
          <w:tab w:val="clear" w:pos="720"/>
          <w:tab w:val="left" w:pos="851"/>
        </w:tabs>
        <w:spacing w:before="0" w:after="0"/>
        <w:ind w:left="0"/>
        <w:rPr>
          <w:rFonts w:ascii="Arial" w:hAnsi="Arial" w:cs="Arial"/>
          <w:b/>
          <w:bCs/>
          <w:lang w:val="nb-NO"/>
        </w:rPr>
      </w:pPr>
    </w:p>
    <w:p w:rsidR="004B3AC2" w:rsidRPr="00FE3DC4" w:rsidRDefault="00073550">
      <w:pPr>
        <w:pStyle w:val="INNH1"/>
        <w:rPr>
          <w:rFonts w:asciiTheme="minorHAnsi" w:eastAsiaTheme="minorEastAsia" w:hAnsiTheme="minorHAnsi" w:cstheme="minorBidi"/>
          <w:b w:val="0"/>
          <w:caps w:val="0"/>
          <w:sz w:val="22"/>
          <w:szCs w:val="22"/>
          <w:lang w:eastAsia="nb-NO"/>
        </w:rPr>
      </w:pPr>
      <w:r w:rsidRPr="00FE3DC4">
        <w:rPr>
          <w:rFonts w:ascii="Arial" w:hAnsi="Arial" w:cs="Arial"/>
          <w:b w:val="0"/>
          <w:bCs/>
        </w:rPr>
        <w:fldChar w:fldCharType="begin"/>
      </w:r>
      <w:r w:rsidR="003049C3" w:rsidRPr="00FE3DC4">
        <w:rPr>
          <w:rFonts w:ascii="Arial" w:hAnsi="Arial" w:cs="Arial"/>
          <w:b w:val="0"/>
          <w:bCs/>
        </w:rPr>
        <w:instrText xml:space="preserve"> TOC \o "1-2" \h \z \u </w:instrText>
      </w:r>
      <w:r w:rsidRPr="00FE3DC4">
        <w:rPr>
          <w:rFonts w:ascii="Arial" w:hAnsi="Arial" w:cs="Arial"/>
          <w:b w:val="0"/>
          <w:bCs/>
        </w:rPr>
        <w:fldChar w:fldCharType="separate"/>
      </w:r>
      <w:hyperlink w:anchor="_Toc453591093" w:history="1">
        <w:r w:rsidR="004B3AC2" w:rsidRPr="00FE3DC4">
          <w:rPr>
            <w:rStyle w:val="Hyperkobling"/>
          </w:rPr>
          <w:t>1</w:t>
        </w:r>
        <w:r w:rsidR="004B3AC2" w:rsidRPr="00FE3DC4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  <w:lang w:eastAsia="nb-NO"/>
          </w:rPr>
          <w:tab/>
        </w:r>
        <w:r w:rsidR="004B3AC2" w:rsidRPr="00FE3DC4">
          <w:rPr>
            <w:rStyle w:val="Hyperkobling"/>
          </w:rPr>
          <w:t>Avtalens oppbygging</w:t>
        </w:r>
        <w:r w:rsidR="004B3AC2" w:rsidRPr="00FE3DC4">
          <w:rPr>
            <w:webHidden/>
          </w:rPr>
          <w:tab/>
        </w:r>
        <w:r w:rsidR="004B3AC2" w:rsidRPr="00FE3DC4">
          <w:rPr>
            <w:webHidden/>
          </w:rPr>
          <w:fldChar w:fldCharType="begin"/>
        </w:r>
        <w:r w:rsidR="004B3AC2" w:rsidRPr="00FE3DC4">
          <w:rPr>
            <w:webHidden/>
          </w:rPr>
          <w:instrText xml:space="preserve"> PAGEREF _Toc453591093 \h </w:instrText>
        </w:r>
        <w:r w:rsidR="004B3AC2" w:rsidRPr="00FE3DC4">
          <w:rPr>
            <w:webHidden/>
          </w:rPr>
        </w:r>
        <w:r w:rsidR="004B3AC2" w:rsidRPr="00FE3DC4">
          <w:rPr>
            <w:webHidden/>
          </w:rPr>
          <w:fldChar w:fldCharType="separate"/>
        </w:r>
        <w:r w:rsidR="00DB304A">
          <w:rPr>
            <w:webHidden/>
          </w:rPr>
          <w:t>1</w:t>
        </w:r>
        <w:r w:rsidR="004B3AC2" w:rsidRPr="00FE3DC4">
          <w:rPr>
            <w:webHidden/>
          </w:rPr>
          <w:fldChar w:fldCharType="end"/>
        </w:r>
      </w:hyperlink>
    </w:p>
    <w:p w:rsidR="004B3AC2" w:rsidRPr="00FE3DC4" w:rsidRDefault="00141B62">
      <w:pPr>
        <w:pStyle w:val="INNH1"/>
        <w:rPr>
          <w:rFonts w:asciiTheme="minorHAnsi" w:eastAsiaTheme="minorEastAsia" w:hAnsiTheme="minorHAnsi" w:cstheme="minorBidi"/>
          <w:b w:val="0"/>
          <w:caps w:val="0"/>
          <w:sz w:val="22"/>
          <w:szCs w:val="22"/>
          <w:lang w:eastAsia="nb-NO"/>
        </w:rPr>
      </w:pPr>
      <w:hyperlink w:anchor="_Toc453591094" w:history="1">
        <w:r w:rsidR="004B3AC2" w:rsidRPr="00FE3DC4">
          <w:rPr>
            <w:rStyle w:val="Hyperkobling"/>
          </w:rPr>
          <w:t>2</w:t>
        </w:r>
        <w:r w:rsidR="004B3AC2" w:rsidRPr="00FE3DC4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  <w:lang w:eastAsia="nb-NO"/>
          </w:rPr>
          <w:tab/>
        </w:r>
        <w:r w:rsidR="004B3AC2" w:rsidRPr="00FE3DC4">
          <w:rPr>
            <w:rStyle w:val="Hyperkobling"/>
          </w:rPr>
          <w:t>Bruk av avtalen</w:t>
        </w:r>
        <w:r w:rsidR="004B3AC2" w:rsidRPr="00FE3DC4">
          <w:rPr>
            <w:webHidden/>
          </w:rPr>
          <w:tab/>
        </w:r>
        <w:r w:rsidR="004B3AC2" w:rsidRPr="00FE3DC4">
          <w:rPr>
            <w:webHidden/>
          </w:rPr>
          <w:fldChar w:fldCharType="begin"/>
        </w:r>
        <w:r w:rsidR="004B3AC2" w:rsidRPr="00FE3DC4">
          <w:rPr>
            <w:webHidden/>
          </w:rPr>
          <w:instrText xml:space="preserve"> PAGEREF _Toc453591094 \h </w:instrText>
        </w:r>
        <w:r w:rsidR="004B3AC2" w:rsidRPr="00FE3DC4">
          <w:rPr>
            <w:webHidden/>
          </w:rPr>
        </w:r>
        <w:r w:rsidR="004B3AC2" w:rsidRPr="00FE3DC4">
          <w:rPr>
            <w:webHidden/>
          </w:rPr>
          <w:fldChar w:fldCharType="separate"/>
        </w:r>
        <w:r w:rsidR="00DB304A">
          <w:rPr>
            <w:webHidden/>
          </w:rPr>
          <w:t>1</w:t>
        </w:r>
        <w:r w:rsidR="004B3AC2" w:rsidRPr="00FE3DC4">
          <w:rPr>
            <w:webHidden/>
          </w:rPr>
          <w:fldChar w:fldCharType="end"/>
        </w:r>
      </w:hyperlink>
    </w:p>
    <w:p w:rsidR="004B3AC2" w:rsidRPr="00FE3DC4" w:rsidRDefault="00141B62">
      <w:pPr>
        <w:pStyle w:val="INNH2"/>
        <w:rPr>
          <w:rFonts w:asciiTheme="minorHAnsi" w:eastAsiaTheme="minorEastAsia" w:hAnsiTheme="minorHAnsi" w:cstheme="minorBidi"/>
          <w:sz w:val="22"/>
          <w:szCs w:val="22"/>
          <w:lang w:eastAsia="nb-NO"/>
        </w:rPr>
      </w:pPr>
      <w:hyperlink w:anchor="_Toc453591095" w:history="1">
        <w:r w:rsidR="004B3AC2" w:rsidRPr="00FE3DC4">
          <w:rPr>
            <w:rStyle w:val="Hyperkobling"/>
          </w:rPr>
          <w:t>2.1</w:t>
        </w:r>
        <w:r w:rsidR="004B3AC2" w:rsidRPr="00FE3DC4">
          <w:rPr>
            <w:rFonts w:asciiTheme="minorHAnsi" w:eastAsiaTheme="minorEastAsia" w:hAnsiTheme="minorHAnsi" w:cstheme="minorBidi"/>
            <w:sz w:val="22"/>
            <w:szCs w:val="22"/>
            <w:lang w:eastAsia="nb-NO"/>
          </w:rPr>
          <w:tab/>
        </w:r>
        <w:r w:rsidR="004B3AC2" w:rsidRPr="00FE3DC4">
          <w:rPr>
            <w:rStyle w:val="Hyperkobling"/>
          </w:rPr>
          <w:t>Overordnet</w:t>
        </w:r>
        <w:r w:rsidR="004B3AC2" w:rsidRPr="00FE3DC4">
          <w:rPr>
            <w:webHidden/>
          </w:rPr>
          <w:tab/>
        </w:r>
        <w:r w:rsidR="004B3AC2" w:rsidRPr="00FE3DC4">
          <w:rPr>
            <w:webHidden/>
          </w:rPr>
          <w:fldChar w:fldCharType="begin"/>
        </w:r>
        <w:r w:rsidR="004B3AC2" w:rsidRPr="00FE3DC4">
          <w:rPr>
            <w:webHidden/>
          </w:rPr>
          <w:instrText xml:space="preserve"> PAGEREF _Toc453591095 \h </w:instrText>
        </w:r>
        <w:r w:rsidR="004B3AC2" w:rsidRPr="00FE3DC4">
          <w:rPr>
            <w:webHidden/>
          </w:rPr>
        </w:r>
        <w:r w:rsidR="004B3AC2" w:rsidRPr="00FE3DC4">
          <w:rPr>
            <w:webHidden/>
          </w:rPr>
          <w:fldChar w:fldCharType="separate"/>
        </w:r>
        <w:r w:rsidR="00DB304A">
          <w:rPr>
            <w:webHidden/>
          </w:rPr>
          <w:t>1</w:t>
        </w:r>
        <w:r w:rsidR="004B3AC2" w:rsidRPr="00FE3DC4">
          <w:rPr>
            <w:webHidden/>
          </w:rPr>
          <w:fldChar w:fldCharType="end"/>
        </w:r>
      </w:hyperlink>
    </w:p>
    <w:p w:rsidR="004B3AC2" w:rsidRPr="00FE3DC4" w:rsidRDefault="00141B62">
      <w:pPr>
        <w:pStyle w:val="INNH2"/>
        <w:rPr>
          <w:rFonts w:asciiTheme="minorHAnsi" w:eastAsiaTheme="minorEastAsia" w:hAnsiTheme="minorHAnsi" w:cstheme="minorBidi"/>
          <w:sz w:val="22"/>
          <w:szCs w:val="22"/>
          <w:lang w:eastAsia="nb-NO"/>
        </w:rPr>
      </w:pPr>
      <w:hyperlink w:anchor="_Toc453591096" w:history="1">
        <w:r w:rsidR="004B3AC2" w:rsidRPr="00FE3DC4">
          <w:rPr>
            <w:rStyle w:val="Hyperkobling"/>
          </w:rPr>
          <w:t>2.2</w:t>
        </w:r>
        <w:r w:rsidR="004B3AC2" w:rsidRPr="00FE3DC4">
          <w:rPr>
            <w:rFonts w:asciiTheme="minorHAnsi" w:eastAsiaTheme="minorEastAsia" w:hAnsiTheme="minorHAnsi" w:cstheme="minorBidi"/>
            <w:sz w:val="22"/>
            <w:szCs w:val="22"/>
            <w:lang w:eastAsia="nb-NO"/>
          </w:rPr>
          <w:tab/>
        </w:r>
        <w:r w:rsidR="004B3AC2" w:rsidRPr="00FE3DC4">
          <w:rPr>
            <w:rStyle w:val="Hyperkobling"/>
          </w:rPr>
          <w:t>Hoveddokument – lokal avtale</w:t>
        </w:r>
        <w:r w:rsidR="004B3AC2" w:rsidRPr="00FE3DC4">
          <w:rPr>
            <w:webHidden/>
          </w:rPr>
          <w:tab/>
        </w:r>
        <w:r w:rsidR="004B3AC2" w:rsidRPr="00FE3DC4">
          <w:rPr>
            <w:webHidden/>
          </w:rPr>
          <w:fldChar w:fldCharType="begin"/>
        </w:r>
        <w:r w:rsidR="004B3AC2" w:rsidRPr="00FE3DC4">
          <w:rPr>
            <w:webHidden/>
          </w:rPr>
          <w:instrText xml:space="preserve"> PAGEREF _Toc453591096 \h </w:instrText>
        </w:r>
        <w:r w:rsidR="004B3AC2" w:rsidRPr="00FE3DC4">
          <w:rPr>
            <w:webHidden/>
          </w:rPr>
        </w:r>
        <w:r w:rsidR="004B3AC2" w:rsidRPr="00FE3DC4">
          <w:rPr>
            <w:webHidden/>
          </w:rPr>
          <w:fldChar w:fldCharType="separate"/>
        </w:r>
        <w:r w:rsidR="00DB304A">
          <w:rPr>
            <w:webHidden/>
          </w:rPr>
          <w:t>2</w:t>
        </w:r>
        <w:r w:rsidR="004B3AC2" w:rsidRPr="00FE3DC4">
          <w:rPr>
            <w:webHidden/>
          </w:rPr>
          <w:fldChar w:fldCharType="end"/>
        </w:r>
      </w:hyperlink>
    </w:p>
    <w:p w:rsidR="004B3AC2" w:rsidRPr="00FE3DC4" w:rsidRDefault="00141B62">
      <w:pPr>
        <w:pStyle w:val="INNH2"/>
        <w:rPr>
          <w:rFonts w:asciiTheme="minorHAnsi" w:eastAsiaTheme="minorEastAsia" w:hAnsiTheme="minorHAnsi" w:cstheme="minorBidi"/>
          <w:sz w:val="22"/>
          <w:szCs w:val="22"/>
          <w:lang w:eastAsia="nb-NO"/>
        </w:rPr>
      </w:pPr>
      <w:hyperlink w:anchor="_Toc453591097" w:history="1">
        <w:r w:rsidR="004B3AC2" w:rsidRPr="00FE3DC4">
          <w:rPr>
            <w:rStyle w:val="Hyperkobling"/>
          </w:rPr>
          <w:t>2.3</w:t>
        </w:r>
        <w:r w:rsidR="004B3AC2" w:rsidRPr="00FE3DC4">
          <w:rPr>
            <w:rFonts w:asciiTheme="minorHAnsi" w:eastAsiaTheme="minorEastAsia" w:hAnsiTheme="minorHAnsi" w:cstheme="minorBidi"/>
            <w:sz w:val="22"/>
            <w:szCs w:val="22"/>
            <w:lang w:eastAsia="nb-NO"/>
          </w:rPr>
          <w:tab/>
        </w:r>
        <w:r w:rsidR="004B3AC2" w:rsidRPr="00FE3DC4">
          <w:rPr>
            <w:rStyle w:val="Hyperkobling"/>
          </w:rPr>
          <w:t>Vedlegg A Serviceavtale HSØ, generelle bestemmelser</w:t>
        </w:r>
        <w:r w:rsidR="004B3AC2" w:rsidRPr="00FE3DC4">
          <w:rPr>
            <w:webHidden/>
          </w:rPr>
          <w:tab/>
        </w:r>
        <w:r w:rsidR="004B3AC2" w:rsidRPr="00FE3DC4">
          <w:rPr>
            <w:webHidden/>
          </w:rPr>
          <w:fldChar w:fldCharType="begin"/>
        </w:r>
        <w:r w:rsidR="004B3AC2" w:rsidRPr="00FE3DC4">
          <w:rPr>
            <w:webHidden/>
          </w:rPr>
          <w:instrText xml:space="preserve"> PAGEREF _Toc453591097 \h </w:instrText>
        </w:r>
        <w:r w:rsidR="004B3AC2" w:rsidRPr="00FE3DC4">
          <w:rPr>
            <w:webHidden/>
          </w:rPr>
        </w:r>
        <w:r w:rsidR="004B3AC2" w:rsidRPr="00FE3DC4">
          <w:rPr>
            <w:webHidden/>
          </w:rPr>
          <w:fldChar w:fldCharType="separate"/>
        </w:r>
        <w:r w:rsidR="00DB304A">
          <w:rPr>
            <w:webHidden/>
          </w:rPr>
          <w:t>4</w:t>
        </w:r>
        <w:r w:rsidR="004B3AC2" w:rsidRPr="00FE3DC4">
          <w:rPr>
            <w:webHidden/>
          </w:rPr>
          <w:fldChar w:fldCharType="end"/>
        </w:r>
      </w:hyperlink>
    </w:p>
    <w:p w:rsidR="004B3AC2" w:rsidRPr="00FE3DC4" w:rsidRDefault="00141B62">
      <w:pPr>
        <w:pStyle w:val="INNH2"/>
        <w:rPr>
          <w:rFonts w:asciiTheme="minorHAnsi" w:eastAsiaTheme="minorEastAsia" w:hAnsiTheme="minorHAnsi" w:cstheme="minorBidi"/>
          <w:sz w:val="22"/>
          <w:szCs w:val="22"/>
          <w:lang w:eastAsia="nb-NO"/>
        </w:rPr>
      </w:pPr>
      <w:hyperlink w:anchor="_Toc453591098" w:history="1">
        <w:r w:rsidR="004B3AC2" w:rsidRPr="00FE3DC4">
          <w:rPr>
            <w:rStyle w:val="Hyperkobling"/>
          </w:rPr>
          <w:t>2.4</w:t>
        </w:r>
        <w:r w:rsidR="004B3AC2" w:rsidRPr="00FE3DC4">
          <w:rPr>
            <w:rFonts w:asciiTheme="minorHAnsi" w:eastAsiaTheme="minorEastAsia" w:hAnsiTheme="minorHAnsi" w:cstheme="minorBidi"/>
            <w:sz w:val="22"/>
            <w:szCs w:val="22"/>
            <w:lang w:eastAsia="nb-NO"/>
          </w:rPr>
          <w:tab/>
        </w:r>
        <w:r w:rsidR="004B3AC2" w:rsidRPr="00FE3DC4">
          <w:rPr>
            <w:rStyle w:val="Hyperkobling"/>
          </w:rPr>
          <w:t>Vedlegg B Omfang og priser</w:t>
        </w:r>
        <w:r w:rsidR="004B3AC2" w:rsidRPr="00FE3DC4">
          <w:rPr>
            <w:webHidden/>
          </w:rPr>
          <w:tab/>
        </w:r>
        <w:r w:rsidR="004B3AC2" w:rsidRPr="00FE3DC4">
          <w:rPr>
            <w:webHidden/>
          </w:rPr>
          <w:fldChar w:fldCharType="begin"/>
        </w:r>
        <w:r w:rsidR="004B3AC2" w:rsidRPr="00FE3DC4">
          <w:rPr>
            <w:webHidden/>
          </w:rPr>
          <w:instrText xml:space="preserve"> PAGEREF _Toc453591098 \h </w:instrText>
        </w:r>
        <w:r w:rsidR="004B3AC2" w:rsidRPr="00FE3DC4">
          <w:rPr>
            <w:webHidden/>
          </w:rPr>
        </w:r>
        <w:r w:rsidR="004B3AC2" w:rsidRPr="00FE3DC4">
          <w:rPr>
            <w:webHidden/>
          </w:rPr>
          <w:fldChar w:fldCharType="separate"/>
        </w:r>
        <w:r w:rsidR="00DB304A">
          <w:rPr>
            <w:webHidden/>
          </w:rPr>
          <w:t>4</w:t>
        </w:r>
        <w:r w:rsidR="004B3AC2" w:rsidRPr="00FE3DC4">
          <w:rPr>
            <w:webHidden/>
          </w:rPr>
          <w:fldChar w:fldCharType="end"/>
        </w:r>
      </w:hyperlink>
    </w:p>
    <w:p w:rsidR="004B3AC2" w:rsidRPr="00FE3DC4" w:rsidRDefault="00141B62">
      <w:pPr>
        <w:pStyle w:val="INNH2"/>
        <w:rPr>
          <w:rFonts w:asciiTheme="minorHAnsi" w:eastAsiaTheme="minorEastAsia" w:hAnsiTheme="minorHAnsi" w:cstheme="minorBidi"/>
          <w:sz w:val="22"/>
          <w:szCs w:val="22"/>
          <w:lang w:eastAsia="nb-NO"/>
        </w:rPr>
      </w:pPr>
      <w:hyperlink w:anchor="_Toc453591099" w:history="1">
        <w:r w:rsidR="004B3AC2" w:rsidRPr="00FE3DC4">
          <w:rPr>
            <w:rStyle w:val="Hyperkobling"/>
          </w:rPr>
          <w:t>2.5</w:t>
        </w:r>
        <w:r w:rsidR="004B3AC2" w:rsidRPr="00FE3DC4">
          <w:rPr>
            <w:rFonts w:asciiTheme="minorHAnsi" w:eastAsiaTheme="minorEastAsia" w:hAnsiTheme="minorHAnsi" w:cstheme="minorBidi"/>
            <w:sz w:val="22"/>
            <w:szCs w:val="22"/>
            <w:lang w:eastAsia="nb-NO"/>
          </w:rPr>
          <w:tab/>
        </w:r>
        <w:r w:rsidR="004B3AC2" w:rsidRPr="00FE3DC4">
          <w:rPr>
            <w:rStyle w:val="Hyperkobling"/>
          </w:rPr>
          <w:t>Vedlegg C Spesifikasjon av samarbeidsavtale, nivå 4</w:t>
        </w:r>
        <w:r w:rsidR="004B3AC2" w:rsidRPr="00FE3DC4">
          <w:rPr>
            <w:webHidden/>
          </w:rPr>
          <w:tab/>
        </w:r>
        <w:r w:rsidR="004B3AC2" w:rsidRPr="00FE3DC4">
          <w:rPr>
            <w:webHidden/>
          </w:rPr>
          <w:fldChar w:fldCharType="begin"/>
        </w:r>
        <w:r w:rsidR="004B3AC2" w:rsidRPr="00FE3DC4">
          <w:rPr>
            <w:webHidden/>
          </w:rPr>
          <w:instrText xml:space="preserve"> PAGEREF _Toc453591099 \h </w:instrText>
        </w:r>
        <w:r w:rsidR="004B3AC2" w:rsidRPr="00FE3DC4">
          <w:rPr>
            <w:webHidden/>
          </w:rPr>
        </w:r>
        <w:r w:rsidR="004B3AC2" w:rsidRPr="00FE3DC4">
          <w:rPr>
            <w:webHidden/>
          </w:rPr>
          <w:fldChar w:fldCharType="separate"/>
        </w:r>
        <w:r w:rsidR="00DB304A">
          <w:rPr>
            <w:webHidden/>
          </w:rPr>
          <w:t>4</w:t>
        </w:r>
        <w:r w:rsidR="004B3AC2" w:rsidRPr="00FE3DC4">
          <w:rPr>
            <w:webHidden/>
          </w:rPr>
          <w:fldChar w:fldCharType="end"/>
        </w:r>
      </w:hyperlink>
    </w:p>
    <w:p w:rsidR="004B3AC2" w:rsidRPr="00FE3DC4" w:rsidRDefault="00141B62">
      <w:pPr>
        <w:pStyle w:val="INNH2"/>
        <w:rPr>
          <w:rFonts w:asciiTheme="minorHAnsi" w:eastAsiaTheme="minorEastAsia" w:hAnsiTheme="minorHAnsi" w:cstheme="minorBidi"/>
          <w:sz w:val="22"/>
          <w:szCs w:val="22"/>
          <w:lang w:eastAsia="nb-NO"/>
        </w:rPr>
      </w:pPr>
      <w:hyperlink w:anchor="_Toc453591100" w:history="1">
        <w:r w:rsidR="004B3AC2" w:rsidRPr="00FE3DC4">
          <w:rPr>
            <w:rStyle w:val="Hyperkobling"/>
          </w:rPr>
          <w:t>2.6</w:t>
        </w:r>
        <w:r w:rsidR="004B3AC2" w:rsidRPr="00FE3DC4">
          <w:rPr>
            <w:rFonts w:asciiTheme="minorHAnsi" w:eastAsiaTheme="minorEastAsia" w:hAnsiTheme="minorHAnsi" w:cstheme="minorBidi"/>
            <w:sz w:val="22"/>
            <w:szCs w:val="22"/>
            <w:lang w:eastAsia="nb-NO"/>
          </w:rPr>
          <w:tab/>
        </w:r>
        <w:r w:rsidR="004B3AC2" w:rsidRPr="00FE3DC4">
          <w:rPr>
            <w:rStyle w:val="Hyperkobling"/>
          </w:rPr>
          <w:t>Vedlegg D Taushetserklæring</w:t>
        </w:r>
        <w:r w:rsidR="004B3AC2" w:rsidRPr="00FE3DC4">
          <w:rPr>
            <w:webHidden/>
          </w:rPr>
          <w:tab/>
        </w:r>
        <w:r w:rsidR="004B3AC2" w:rsidRPr="00FE3DC4">
          <w:rPr>
            <w:webHidden/>
          </w:rPr>
          <w:fldChar w:fldCharType="begin"/>
        </w:r>
        <w:r w:rsidR="004B3AC2" w:rsidRPr="00FE3DC4">
          <w:rPr>
            <w:webHidden/>
          </w:rPr>
          <w:instrText xml:space="preserve"> PAGEREF _Toc453591100 \h </w:instrText>
        </w:r>
        <w:r w:rsidR="004B3AC2" w:rsidRPr="00FE3DC4">
          <w:rPr>
            <w:webHidden/>
          </w:rPr>
        </w:r>
        <w:r w:rsidR="004B3AC2" w:rsidRPr="00FE3DC4">
          <w:rPr>
            <w:webHidden/>
          </w:rPr>
          <w:fldChar w:fldCharType="separate"/>
        </w:r>
        <w:r w:rsidR="00DB304A">
          <w:rPr>
            <w:webHidden/>
          </w:rPr>
          <w:t>4</w:t>
        </w:r>
        <w:r w:rsidR="004B3AC2" w:rsidRPr="00FE3DC4">
          <w:rPr>
            <w:webHidden/>
          </w:rPr>
          <w:fldChar w:fldCharType="end"/>
        </w:r>
      </w:hyperlink>
    </w:p>
    <w:p w:rsidR="004B3AC2" w:rsidRPr="00FE3DC4" w:rsidRDefault="00141B62">
      <w:pPr>
        <w:pStyle w:val="INNH2"/>
        <w:rPr>
          <w:rFonts w:asciiTheme="minorHAnsi" w:eastAsiaTheme="minorEastAsia" w:hAnsiTheme="minorHAnsi" w:cstheme="minorBidi"/>
          <w:sz w:val="22"/>
          <w:szCs w:val="22"/>
          <w:lang w:eastAsia="nb-NO"/>
        </w:rPr>
      </w:pPr>
      <w:hyperlink w:anchor="_Toc453591101" w:history="1">
        <w:r w:rsidR="004B3AC2" w:rsidRPr="00FE3DC4">
          <w:rPr>
            <w:rStyle w:val="Hyperkobling"/>
          </w:rPr>
          <w:t>2.7</w:t>
        </w:r>
        <w:r w:rsidR="004B3AC2" w:rsidRPr="00FE3DC4">
          <w:rPr>
            <w:rFonts w:asciiTheme="minorHAnsi" w:eastAsiaTheme="minorEastAsia" w:hAnsiTheme="minorHAnsi" w:cstheme="minorBidi"/>
            <w:sz w:val="22"/>
            <w:szCs w:val="22"/>
            <w:lang w:eastAsia="nb-NO"/>
          </w:rPr>
          <w:tab/>
        </w:r>
        <w:r w:rsidR="004B3AC2" w:rsidRPr="00FE3DC4">
          <w:rPr>
            <w:rStyle w:val="Hyperkobling"/>
          </w:rPr>
          <w:t>Vedlegg E Databehandleravtale</w:t>
        </w:r>
        <w:r w:rsidR="004B3AC2" w:rsidRPr="00FE3DC4">
          <w:rPr>
            <w:webHidden/>
          </w:rPr>
          <w:tab/>
        </w:r>
        <w:r w:rsidR="004B3AC2" w:rsidRPr="00FE3DC4">
          <w:rPr>
            <w:webHidden/>
          </w:rPr>
          <w:fldChar w:fldCharType="begin"/>
        </w:r>
        <w:r w:rsidR="004B3AC2" w:rsidRPr="00FE3DC4">
          <w:rPr>
            <w:webHidden/>
          </w:rPr>
          <w:instrText xml:space="preserve"> PAGEREF _Toc453591101 \h </w:instrText>
        </w:r>
        <w:r w:rsidR="004B3AC2" w:rsidRPr="00FE3DC4">
          <w:rPr>
            <w:webHidden/>
          </w:rPr>
        </w:r>
        <w:r w:rsidR="004B3AC2" w:rsidRPr="00FE3DC4">
          <w:rPr>
            <w:webHidden/>
          </w:rPr>
          <w:fldChar w:fldCharType="separate"/>
        </w:r>
        <w:r w:rsidR="00DB304A">
          <w:rPr>
            <w:webHidden/>
          </w:rPr>
          <w:t>5</w:t>
        </w:r>
        <w:r w:rsidR="004B3AC2" w:rsidRPr="00FE3DC4">
          <w:rPr>
            <w:webHidden/>
          </w:rPr>
          <w:fldChar w:fldCharType="end"/>
        </w:r>
      </w:hyperlink>
    </w:p>
    <w:p w:rsidR="004B3AC2" w:rsidRPr="00FE3DC4" w:rsidRDefault="00141B62">
      <w:pPr>
        <w:pStyle w:val="INNH2"/>
        <w:rPr>
          <w:rFonts w:asciiTheme="minorHAnsi" w:eastAsiaTheme="minorEastAsia" w:hAnsiTheme="minorHAnsi" w:cstheme="minorBidi"/>
          <w:sz w:val="22"/>
          <w:szCs w:val="22"/>
          <w:lang w:eastAsia="nb-NO"/>
        </w:rPr>
      </w:pPr>
      <w:hyperlink w:anchor="_Toc453591102" w:history="1">
        <w:r w:rsidR="004B3AC2" w:rsidRPr="00FE3DC4">
          <w:rPr>
            <w:rStyle w:val="Hyperkobling"/>
          </w:rPr>
          <w:t>2.8</w:t>
        </w:r>
        <w:r w:rsidR="004B3AC2" w:rsidRPr="00FE3DC4">
          <w:rPr>
            <w:rFonts w:asciiTheme="minorHAnsi" w:eastAsiaTheme="minorEastAsia" w:hAnsiTheme="minorHAnsi" w:cstheme="minorBidi"/>
            <w:sz w:val="22"/>
            <w:szCs w:val="22"/>
            <w:lang w:eastAsia="nb-NO"/>
          </w:rPr>
          <w:tab/>
        </w:r>
        <w:r w:rsidR="004B3AC2" w:rsidRPr="00FE3DC4">
          <w:rPr>
            <w:rStyle w:val="Hyperkobling"/>
          </w:rPr>
          <w:t>Vedlegg F Endringsavtale</w:t>
        </w:r>
        <w:r w:rsidR="004B3AC2" w:rsidRPr="00FE3DC4">
          <w:rPr>
            <w:webHidden/>
          </w:rPr>
          <w:tab/>
        </w:r>
        <w:r w:rsidR="004B3AC2" w:rsidRPr="00FE3DC4">
          <w:rPr>
            <w:webHidden/>
          </w:rPr>
          <w:fldChar w:fldCharType="begin"/>
        </w:r>
        <w:r w:rsidR="004B3AC2" w:rsidRPr="00FE3DC4">
          <w:rPr>
            <w:webHidden/>
          </w:rPr>
          <w:instrText xml:space="preserve"> PAGEREF _Toc453591102 \h </w:instrText>
        </w:r>
        <w:r w:rsidR="004B3AC2" w:rsidRPr="00FE3DC4">
          <w:rPr>
            <w:webHidden/>
          </w:rPr>
        </w:r>
        <w:r w:rsidR="004B3AC2" w:rsidRPr="00FE3DC4">
          <w:rPr>
            <w:webHidden/>
          </w:rPr>
          <w:fldChar w:fldCharType="separate"/>
        </w:r>
        <w:r w:rsidR="00DB304A">
          <w:rPr>
            <w:webHidden/>
          </w:rPr>
          <w:t>5</w:t>
        </w:r>
        <w:r w:rsidR="004B3AC2" w:rsidRPr="00FE3DC4">
          <w:rPr>
            <w:webHidden/>
          </w:rPr>
          <w:fldChar w:fldCharType="end"/>
        </w:r>
      </w:hyperlink>
    </w:p>
    <w:p w:rsidR="00447166" w:rsidRPr="00FE3DC4" w:rsidRDefault="00073550" w:rsidP="009B0ED0">
      <w:pPr>
        <w:pStyle w:val="Contractstyle"/>
        <w:tabs>
          <w:tab w:val="clear" w:pos="720"/>
          <w:tab w:val="left" w:pos="851"/>
        </w:tabs>
        <w:spacing w:before="0" w:after="0"/>
        <w:ind w:left="0"/>
        <w:rPr>
          <w:rFonts w:ascii="Arial" w:hAnsi="Arial" w:cs="Arial"/>
          <w:b/>
          <w:bCs/>
          <w:lang w:val="nb-NO"/>
        </w:rPr>
      </w:pPr>
      <w:r w:rsidRPr="00FE3DC4">
        <w:rPr>
          <w:rFonts w:ascii="Arial" w:hAnsi="Arial" w:cs="Arial"/>
          <w:b/>
          <w:bCs/>
          <w:lang w:val="nb-NO"/>
        </w:rPr>
        <w:fldChar w:fldCharType="end"/>
      </w:r>
    </w:p>
    <w:p w:rsidR="00DD7E95" w:rsidRPr="00FE3DC4" w:rsidRDefault="00DD7E95">
      <w:pPr>
        <w:pStyle w:val="Overskrift1"/>
      </w:pPr>
      <w:bookmarkStart w:id="0" w:name="_Toc453591093"/>
      <w:bookmarkStart w:id="1" w:name="_Toc121713141"/>
      <w:bookmarkStart w:id="2" w:name="_Toc170008926"/>
      <w:r w:rsidRPr="00FE3DC4">
        <w:t xml:space="preserve">Avtalens </w:t>
      </w:r>
      <w:r w:rsidR="00067D2F" w:rsidRPr="00FE3DC4">
        <w:t>oppbygging</w:t>
      </w:r>
      <w:bookmarkEnd w:id="0"/>
    </w:p>
    <w:p w:rsidR="00067D2F" w:rsidRPr="00FE3DC4" w:rsidRDefault="00DD7E95" w:rsidP="00DD7E95">
      <w:pPr>
        <w:pStyle w:val="Contractstyle"/>
        <w:rPr>
          <w:lang w:val="nb-NO"/>
        </w:rPr>
      </w:pPr>
      <w:r w:rsidRPr="00FE3DC4">
        <w:rPr>
          <w:lang w:val="nb-NO"/>
        </w:rPr>
        <w:t xml:space="preserve">Avtalen </w:t>
      </w:r>
      <w:r w:rsidR="00067D2F" w:rsidRPr="00FE3DC4">
        <w:rPr>
          <w:lang w:val="nb-NO"/>
        </w:rPr>
        <w:t>består av et hoveddokument, og et varierende antall vedlegg:</w:t>
      </w:r>
    </w:p>
    <w:p w:rsidR="00CA041C" w:rsidRPr="00FE3DC4" w:rsidRDefault="00CA041C" w:rsidP="005C7E5A">
      <w:pPr>
        <w:pStyle w:val="Contractstyle"/>
        <w:spacing w:after="0"/>
        <w:ind w:left="0"/>
        <w:rPr>
          <w:lang w:val="nb-NO"/>
        </w:rPr>
      </w:pPr>
      <w:r w:rsidRPr="00FE3DC4">
        <w:rPr>
          <w:lang w:val="nb-NO"/>
        </w:rPr>
        <w:tab/>
        <w:t xml:space="preserve">Vedlegg A: </w:t>
      </w:r>
      <w:r w:rsidRPr="00FE3DC4">
        <w:rPr>
          <w:lang w:val="nb-NO"/>
        </w:rPr>
        <w:tab/>
        <w:t>Serviceavtale HSØ, generelle bestemmelser</w:t>
      </w:r>
    </w:p>
    <w:p w:rsidR="00CA041C" w:rsidRPr="00FE3DC4" w:rsidRDefault="005C7E5A" w:rsidP="005C7E5A">
      <w:pPr>
        <w:pStyle w:val="Contractstyle"/>
        <w:spacing w:after="0"/>
        <w:ind w:left="0"/>
        <w:rPr>
          <w:lang w:val="nb-NO"/>
        </w:rPr>
      </w:pPr>
      <w:r w:rsidRPr="00FE3DC4">
        <w:rPr>
          <w:lang w:val="nb-NO"/>
        </w:rPr>
        <w:tab/>
      </w:r>
      <w:r w:rsidR="00CA041C" w:rsidRPr="00FE3DC4">
        <w:rPr>
          <w:lang w:val="nb-NO"/>
        </w:rPr>
        <w:t xml:space="preserve">Vedlegg B: </w:t>
      </w:r>
      <w:r w:rsidR="00CA041C" w:rsidRPr="00FE3DC4">
        <w:rPr>
          <w:lang w:val="nb-NO"/>
        </w:rPr>
        <w:tab/>
        <w:t>Omfang og priser</w:t>
      </w:r>
    </w:p>
    <w:p w:rsidR="00CA041C" w:rsidRPr="00FE3DC4" w:rsidRDefault="00CA041C" w:rsidP="005C7E5A">
      <w:pPr>
        <w:pStyle w:val="Contractstyle"/>
        <w:spacing w:after="0"/>
        <w:ind w:hanging="720"/>
        <w:rPr>
          <w:lang w:val="nb-NO"/>
        </w:rPr>
      </w:pPr>
      <w:r w:rsidRPr="00FE3DC4">
        <w:rPr>
          <w:lang w:val="nb-NO"/>
        </w:rPr>
        <w:tab/>
        <w:t xml:space="preserve">Vedlegg C: </w:t>
      </w:r>
      <w:r w:rsidRPr="00FE3DC4">
        <w:rPr>
          <w:lang w:val="nb-NO"/>
        </w:rPr>
        <w:tab/>
        <w:t>Spesifikasjon av samarbeidsavtale, nivå 4</w:t>
      </w:r>
      <w:r w:rsidR="00452666">
        <w:rPr>
          <w:lang w:val="nb-NO"/>
        </w:rPr>
        <w:t xml:space="preserve"> (se pkt. 2.5 nedenfor)</w:t>
      </w:r>
    </w:p>
    <w:p w:rsidR="00CA041C" w:rsidRPr="00FE3DC4" w:rsidRDefault="00CA041C" w:rsidP="005C7E5A">
      <w:pPr>
        <w:pStyle w:val="Contractstyle"/>
        <w:spacing w:after="0"/>
        <w:ind w:hanging="720"/>
        <w:rPr>
          <w:lang w:val="nb-NO"/>
        </w:rPr>
      </w:pPr>
      <w:r w:rsidRPr="00FE3DC4">
        <w:rPr>
          <w:lang w:val="nb-NO"/>
        </w:rPr>
        <w:tab/>
        <w:t>Vedlegg D:</w:t>
      </w:r>
      <w:r w:rsidRPr="00FE3DC4">
        <w:rPr>
          <w:lang w:val="nb-NO"/>
        </w:rPr>
        <w:tab/>
        <w:t>Taushetserklæring</w:t>
      </w:r>
    </w:p>
    <w:p w:rsidR="00067D2F" w:rsidRPr="00FE3DC4" w:rsidRDefault="00CA041C" w:rsidP="005C7E5A">
      <w:pPr>
        <w:pStyle w:val="Contractstyle"/>
        <w:spacing w:after="0"/>
        <w:ind w:left="0"/>
        <w:rPr>
          <w:lang w:val="nb-NO"/>
        </w:rPr>
      </w:pPr>
      <w:r w:rsidRPr="00FE3DC4">
        <w:rPr>
          <w:lang w:val="nb-NO"/>
        </w:rPr>
        <w:tab/>
        <w:t>Vedlegg E:</w:t>
      </w:r>
      <w:r w:rsidRPr="00FE3DC4">
        <w:rPr>
          <w:lang w:val="nb-NO"/>
        </w:rPr>
        <w:tab/>
        <w:t>Databehandleravtale</w:t>
      </w:r>
    </w:p>
    <w:p w:rsidR="00CA041C" w:rsidRPr="00FE3DC4" w:rsidRDefault="00B910AF" w:rsidP="00DD7E95">
      <w:pPr>
        <w:pStyle w:val="Contractstyle"/>
        <w:rPr>
          <w:lang w:val="nb-NO"/>
        </w:rPr>
      </w:pPr>
      <w:r w:rsidRPr="00FE3DC4">
        <w:rPr>
          <w:lang w:val="nb-NO"/>
        </w:rPr>
        <w:t>Vedlegg F:</w:t>
      </w:r>
      <w:r w:rsidRPr="00FE3DC4">
        <w:rPr>
          <w:lang w:val="nb-NO"/>
        </w:rPr>
        <w:tab/>
        <w:t>Endringsavt</w:t>
      </w:r>
      <w:bookmarkStart w:id="3" w:name="_GoBack"/>
      <w:bookmarkEnd w:id="3"/>
      <w:r w:rsidRPr="00FE3DC4">
        <w:rPr>
          <w:lang w:val="nb-NO"/>
        </w:rPr>
        <w:t>ale</w:t>
      </w:r>
    </w:p>
    <w:p w:rsidR="003049C3" w:rsidRPr="00FE3DC4" w:rsidRDefault="00067D2F">
      <w:pPr>
        <w:pStyle w:val="Overskrift1"/>
      </w:pPr>
      <w:bookmarkStart w:id="4" w:name="_Toc453591094"/>
      <w:bookmarkEnd w:id="1"/>
      <w:bookmarkEnd w:id="2"/>
      <w:r w:rsidRPr="00FE3DC4">
        <w:t>Bruk av avtalen</w:t>
      </w:r>
      <w:bookmarkEnd w:id="4"/>
      <w:r w:rsidR="00286469" w:rsidRPr="00FE3DC4">
        <w:tab/>
      </w:r>
    </w:p>
    <w:p w:rsidR="00D84F90" w:rsidRPr="00FE3DC4" w:rsidRDefault="00D84F90" w:rsidP="00CA041C">
      <w:pPr>
        <w:pStyle w:val="Overskrift2"/>
        <w:rPr>
          <w:lang w:val="nb-NO"/>
        </w:rPr>
      </w:pPr>
      <w:bookmarkStart w:id="5" w:name="_Toc453591095"/>
      <w:r w:rsidRPr="00FE3DC4">
        <w:rPr>
          <w:lang w:val="nb-NO"/>
        </w:rPr>
        <w:t>Overordnet</w:t>
      </w:r>
      <w:bookmarkEnd w:id="5"/>
    </w:p>
    <w:p w:rsidR="00A40DA1" w:rsidRPr="00FE3DC4" w:rsidRDefault="00A40DA1" w:rsidP="00A40DA1">
      <w:pPr>
        <w:pStyle w:val="Contractstyle"/>
        <w:rPr>
          <w:lang w:val="nb-NO"/>
        </w:rPr>
      </w:pPr>
      <w:r w:rsidRPr="00FE3DC4">
        <w:rPr>
          <w:lang w:val="nb-NO"/>
        </w:rPr>
        <w:t xml:space="preserve">Avtalen er utformet for å kunne inngås med alle leverandører som har utstyr på hvert helseforetak. Der det ikke skal inngås en avtale om faste tjenester, velges nivå 0 som vedlikeholdsnivå. Ved å inngå serviceavtaler på nivå 0 oppnår </w:t>
      </w:r>
      <w:r w:rsidR="00B371FC" w:rsidRPr="00FE3DC4">
        <w:rPr>
          <w:lang w:val="nb-NO"/>
        </w:rPr>
        <w:t>helseforetakene</w:t>
      </w:r>
      <w:r w:rsidRPr="00FE3DC4">
        <w:rPr>
          <w:lang w:val="nb-NO"/>
        </w:rPr>
        <w:t xml:space="preserve"> å følge Lov og forskrift om offentlige anskaffelser ved behov for å bestille reservedeler og service, samt at</w:t>
      </w:r>
      <w:r w:rsidR="00856C94" w:rsidRPr="00FE3DC4">
        <w:rPr>
          <w:lang w:val="nb-NO"/>
        </w:rPr>
        <w:t xml:space="preserve"> l</w:t>
      </w:r>
      <w:r w:rsidRPr="00FE3DC4">
        <w:rPr>
          <w:lang w:val="nb-NO"/>
        </w:rPr>
        <w:t>everandørene må overhold</w:t>
      </w:r>
      <w:r w:rsidR="00814711" w:rsidRPr="00FE3DC4">
        <w:rPr>
          <w:lang w:val="nb-NO"/>
        </w:rPr>
        <w:t>e</w:t>
      </w:r>
      <w:r w:rsidRPr="00FE3DC4">
        <w:rPr>
          <w:lang w:val="nb-NO"/>
        </w:rPr>
        <w:t xml:space="preserve"> foretakenes krav om personvern, IKT-sikkerhet, dokumentasjon av utført arbeid osv.</w:t>
      </w:r>
      <w:r w:rsidR="00B371FC" w:rsidRPr="00FE3DC4">
        <w:rPr>
          <w:lang w:val="nb-NO"/>
        </w:rPr>
        <w:t xml:space="preserve"> De generelle bestemmelsene i avtalen bør derfor legges ved alle anskaffelser, og det bør være et krav at leverandørene vil signere kontrakt på minimum nivå 0 for at helseforetakene skal kjøpe varer fra dem.</w:t>
      </w:r>
    </w:p>
    <w:p w:rsidR="00B371FC" w:rsidRPr="00FE3DC4" w:rsidRDefault="00B371FC" w:rsidP="00A40DA1">
      <w:pPr>
        <w:pStyle w:val="Contractstyle"/>
        <w:rPr>
          <w:lang w:val="nb-NO"/>
        </w:rPr>
      </w:pPr>
    </w:p>
    <w:p w:rsidR="00B371FC" w:rsidRPr="00FE3DC4" w:rsidRDefault="00B371FC" w:rsidP="00A40DA1">
      <w:pPr>
        <w:pStyle w:val="Contractstyle"/>
        <w:rPr>
          <w:lang w:val="nb-NO"/>
        </w:rPr>
      </w:pPr>
      <w:r w:rsidRPr="00FE3DC4">
        <w:rPr>
          <w:lang w:val="nb-NO"/>
        </w:rPr>
        <w:t>I de fleste tilfeller vil det ikke være behov for databehandleravtale, da ma</w:t>
      </w:r>
      <w:r w:rsidR="00856C94" w:rsidRPr="00FE3DC4">
        <w:rPr>
          <w:lang w:val="nb-NO"/>
        </w:rPr>
        <w:t>nge avtaler blir på nivå 0, og l</w:t>
      </w:r>
      <w:r w:rsidRPr="00FE3DC4">
        <w:rPr>
          <w:lang w:val="nb-NO"/>
        </w:rPr>
        <w:t>everandørene ikke skal behandle data på vegne av helseforetaket.</w:t>
      </w:r>
      <w:r w:rsidR="00856C94" w:rsidRPr="00FE3DC4">
        <w:rPr>
          <w:lang w:val="nb-NO"/>
        </w:rPr>
        <w:t xml:space="preserve"> Dersom leverandørene skal behandle data (kopiere, endre, samle inn, registrere, sammenstille, lagre, utlevere person- og helseopplysninger</w:t>
      </w:r>
      <w:r w:rsidR="00B15F49" w:rsidRPr="00FE3DC4">
        <w:rPr>
          <w:lang w:val="nb-NO"/>
        </w:rPr>
        <w:t xml:space="preserve"> osv), må det inngås en egen d</w:t>
      </w:r>
      <w:r w:rsidR="00856C94" w:rsidRPr="00FE3DC4">
        <w:rPr>
          <w:lang w:val="nb-NO"/>
        </w:rPr>
        <w:t>atabehandleravtale med hver enkelt databehandler.</w:t>
      </w:r>
    </w:p>
    <w:p w:rsidR="00CA041C" w:rsidRPr="00FE3DC4" w:rsidRDefault="00CA041C" w:rsidP="00CA041C">
      <w:pPr>
        <w:pStyle w:val="Overskrift2"/>
        <w:rPr>
          <w:lang w:val="nb-NO"/>
        </w:rPr>
      </w:pPr>
      <w:bookmarkStart w:id="6" w:name="_Toc453591096"/>
      <w:r w:rsidRPr="00FE3DC4">
        <w:rPr>
          <w:lang w:val="nb-NO"/>
        </w:rPr>
        <w:lastRenderedPageBreak/>
        <w:t>Hoveddokument</w:t>
      </w:r>
      <w:r w:rsidR="005C7E5A" w:rsidRPr="00FE3DC4">
        <w:rPr>
          <w:lang w:val="nb-NO"/>
        </w:rPr>
        <w:t xml:space="preserve"> – lokal avtale</w:t>
      </w:r>
      <w:bookmarkEnd w:id="6"/>
    </w:p>
    <w:p w:rsidR="00CA041C" w:rsidRPr="00FE3DC4" w:rsidRDefault="00CA041C" w:rsidP="00CA041C">
      <w:pPr>
        <w:pStyle w:val="Contractstyle"/>
        <w:rPr>
          <w:lang w:val="nb-NO"/>
        </w:rPr>
      </w:pPr>
      <w:r w:rsidRPr="00FE3DC4">
        <w:rPr>
          <w:lang w:val="nb-NO"/>
        </w:rPr>
        <w:t>Hoveddokumentet er det som signeres mellom kjøper og leverandør, og må tilpasses for hver nye avtale. Dette er den lo</w:t>
      </w:r>
      <w:r w:rsidR="005C7E5A" w:rsidRPr="00FE3DC4">
        <w:rPr>
          <w:lang w:val="nb-NO"/>
        </w:rPr>
        <w:t xml:space="preserve">kale avtalen, der lokale betingelser og betingelser spesifikke for hver enkelt avtale beskrives. </w:t>
      </w:r>
      <w:r w:rsidR="00977BE6" w:rsidRPr="00FE3DC4">
        <w:rPr>
          <w:lang w:val="nb-NO"/>
        </w:rPr>
        <w:t xml:space="preserve">Den lokale malen bør oppdateres </w:t>
      </w:r>
      <w:r w:rsidR="00B910AF" w:rsidRPr="00FE3DC4">
        <w:rPr>
          <w:lang w:val="nb-NO"/>
        </w:rPr>
        <w:t>i forhold til</w:t>
      </w:r>
      <w:r w:rsidR="00977BE6" w:rsidRPr="00FE3DC4">
        <w:rPr>
          <w:lang w:val="nb-NO"/>
        </w:rPr>
        <w:t xml:space="preserve"> de lokale forholdene, så er det enkelt å fylle ut de avtalespesifikke punktene for hver nye avtale. </w:t>
      </w:r>
      <w:r w:rsidR="005C7E5A" w:rsidRPr="00FE3DC4">
        <w:rPr>
          <w:lang w:val="nb-NO"/>
        </w:rPr>
        <w:t>Mal for lokal avtale består av 7 kapitler:</w:t>
      </w:r>
    </w:p>
    <w:p w:rsidR="004B3AC2" w:rsidRPr="00FE3DC4" w:rsidRDefault="004B3AC2" w:rsidP="00CA041C">
      <w:pPr>
        <w:pStyle w:val="Contractstyle"/>
        <w:rPr>
          <w:lang w:val="nb-NO"/>
        </w:rPr>
      </w:pPr>
    </w:p>
    <w:p w:rsidR="005C7E5A" w:rsidRPr="00FE3DC4" w:rsidRDefault="005C7E5A" w:rsidP="00B83785">
      <w:pPr>
        <w:pStyle w:val="Contractstyle"/>
        <w:numPr>
          <w:ilvl w:val="0"/>
          <w:numId w:val="15"/>
        </w:numPr>
        <w:rPr>
          <w:lang w:val="nb-NO"/>
        </w:rPr>
      </w:pPr>
      <w:r w:rsidRPr="00FE3DC4">
        <w:rPr>
          <w:lang w:val="nb-NO"/>
        </w:rPr>
        <w:t>Avtalens formål</w:t>
      </w:r>
    </w:p>
    <w:p w:rsidR="005C7E5A" w:rsidRPr="00FE3DC4" w:rsidRDefault="005C7E5A" w:rsidP="00B83785">
      <w:pPr>
        <w:pStyle w:val="Contractstyle"/>
        <w:numPr>
          <w:ilvl w:val="0"/>
          <w:numId w:val="15"/>
        </w:numPr>
        <w:rPr>
          <w:lang w:val="nb-NO"/>
        </w:rPr>
      </w:pPr>
      <w:r w:rsidRPr="00FE3DC4">
        <w:rPr>
          <w:lang w:val="nb-NO"/>
        </w:rPr>
        <w:t>Varighet og opsjoner</w:t>
      </w:r>
    </w:p>
    <w:p w:rsidR="005C7E5A" w:rsidRPr="00FE3DC4" w:rsidRDefault="005C7E5A" w:rsidP="00B83785">
      <w:pPr>
        <w:pStyle w:val="Contractstyle"/>
        <w:numPr>
          <w:ilvl w:val="0"/>
          <w:numId w:val="15"/>
        </w:numPr>
        <w:rPr>
          <w:lang w:val="nb-NO"/>
        </w:rPr>
      </w:pPr>
      <w:r w:rsidRPr="00FE3DC4">
        <w:rPr>
          <w:lang w:val="nb-NO"/>
        </w:rPr>
        <w:t>Omfang</w:t>
      </w:r>
    </w:p>
    <w:p w:rsidR="005C7E5A" w:rsidRPr="00FE3DC4" w:rsidRDefault="005C7E5A" w:rsidP="00B83785">
      <w:pPr>
        <w:pStyle w:val="Contractstyle"/>
        <w:numPr>
          <w:ilvl w:val="0"/>
          <w:numId w:val="15"/>
        </w:numPr>
        <w:rPr>
          <w:lang w:val="nb-NO"/>
        </w:rPr>
      </w:pPr>
      <w:r w:rsidRPr="00FE3DC4">
        <w:rPr>
          <w:lang w:val="nb-NO"/>
        </w:rPr>
        <w:t>Fakturering</w:t>
      </w:r>
    </w:p>
    <w:p w:rsidR="005C7E5A" w:rsidRPr="00FE3DC4" w:rsidRDefault="005C7E5A" w:rsidP="00B83785">
      <w:pPr>
        <w:pStyle w:val="Contractstyle"/>
        <w:numPr>
          <w:ilvl w:val="0"/>
          <w:numId w:val="15"/>
        </w:numPr>
        <w:rPr>
          <w:lang w:val="nb-NO"/>
        </w:rPr>
      </w:pPr>
      <w:r w:rsidRPr="00FE3DC4">
        <w:rPr>
          <w:lang w:val="nb-NO"/>
        </w:rPr>
        <w:t>Avtaleadministrasjon</w:t>
      </w:r>
    </w:p>
    <w:p w:rsidR="005C7E5A" w:rsidRPr="00FE3DC4" w:rsidRDefault="005C7E5A" w:rsidP="00B83785">
      <w:pPr>
        <w:pStyle w:val="Contractstyle"/>
        <w:numPr>
          <w:ilvl w:val="0"/>
          <w:numId w:val="15"/>
        </w:numPr>
        <w:rPr>
          <w:lang w:val="nb-NO"/>
        </w:rPr>
      </w:pPr>
      <w:r w:rsidRPr="00FE3DC4">
        <w:rPr>
          <w:lang w:val="nb-NO"/>
        </w:rPr>
        <w:t>Oppsigelse</w:t>
      </w:r>
    </w:p>
    <w:p w:rsidR="005C7E5A" w:rsidRPr="00FE3DC4" w:rsidRDefault="005C7E5A" w:rsidP="00B83785">
      <w:pPr>
        <w:pStyle w:val="Contractstyle"/>
        <w:numPr>
          <w:ilvl w:val="0"/>
          <w:numId w:val="15"/>
        </w:numPr>
        <w:rPr>
          <w:lang w:val="nb-NO"/>
        </w:rPr>
      </w:pPr>
      <w:r w:rsidRPr="00FE3DC4">
        <w:rPr>
          <w:lang w:val="nb-NO"/>
        </w:rPr>
        <w:t>Endringer</w:t>
      </w:r>
    </w:p>
    <w:p w:rsidR="005C7E5A" w:rsidRPr="00FE3DC4" w:rsidRDefault="005C7E5A" w:rsidP="00CA041C">
      <w:pPr>
        <w:pStyle w:val="Contractstyle"/>
        <w:rPr>
          <w:lang w:val="nb-NO"/>
        </w:rPr>
      </w:pPr>
      <w:r w:rsidRPr="00FE3DC4">
        <w:rPr>
          <w:lang w:val="nb-NO"/>
        </w:rPr>
        <w:t xml:space="preserve">For </w:t>
      </w:r>
      <w:r w:rsidR="004B3AC2" w:rsidRPr="00FE3DC4">
        <w:rPr>
          <w:lang w:val="nb-NO"/>
        </w:rPr>
        <w:t>alle</w:t>
      </w:r>
      <w:r w:rsidRPr="00FE3DC4">
        <w:rPr>
          <w:lang w:val="nb-NO"/>
        </w:rPr>
        <w:t xml:space="preserve"> avtaler er det nødvendig å fylle u</w:t>
      </w:r>
      <w:r w:rsidR="00670FCB" w:rsidRPr="00FE3DC4">
        <w:rPr>
          <w:lang w:val="nb-NO"/>
        </w:rPr>
        <w:t>t elementer eller endre deler i</w:t>
      </w:r>
      <w:r w:rsidRPr="00FE3DC4">
        <w:rPr>
          <w:lang w:val="nb-NO"/>
        </w:rPr>
        <w:t xml:space="preserve"> </w:t>
      </w:r>
      <w:r w:rsidR="001A6EEF" w:rsidRPr="00FE3DC4">
        <w:rPr>
          <w:lang w:val="nb-NO"/>
        </w:rPr>
        <w:t>flere av</w:t>
      </w:r>
      <w:r w:rsidRPr="00FE3DC4">
        <w:rPr>
          <w:lang w:val="nb-NO"/>
        </w:rPr>
        <w:t xml:space="preserve"> disse kapitlene.</w:t>
      </w:r>
    </w:p>
    <w:p w:rsidR="00B83785" w:rsidRPr="00FE3DC4" w:rsidRDefault="00B83785" w:rsidP="00CA041C">
      <w:pPr>
        <w:pStyle w:val="Contractstyle"/>
        <w:rPr>
          <w:lang w:val="nb-NO"/>
        </w:rPr>
      </w:pPr>
    </w:p>
    <w:p w:rsidR="00B83785" w:rsidRPr="00FE3DC4" w:rsidRDefault="00B83785" w:rsidP="00CA041C">
      <w:pPr>
        <w:pStyle w:val="Contractstyle"/>
        <w:rPr>
          <w:lang w:val="nb-NO"/>
        </w:rPr>
      </w:pPr>
      <w:r w:rsidRPr="00FE3DC4">
        <w:rPr>
          <w:lang w:val="nb-NO"/>
        </w:rPr>
        <w:t>Ulik punktmarkering indikerer om endringen skal gjøres i lokal mal, eller i hver spesifikke avtale:</w:t>
      </w:r>
    </w:p>
    <w:p w:rsidR="00B83785" w:rsidRPr="00FE3DC4" w:rsidRDefault="00B83785" w:rsidP="00B83785">
      <w:pPr>
        <w:pStyle w:val="Contractstyle"/>
        <w:numPr>
          <w:ilvl w:val="0"/>
          <w:numId w:val="27"/>
        </w:numPr>
        <w:rPr>
          <w:lang w:val="nb-NO"/>
        </w:rPr>
      </w:pPr>
      <w:r w:rsidRPr="00FE3DC4">
        <w:rPr>
          <w:lang w:val="nb-NO"/>
        </w:rPr>
        <w:t>Endringer i lokal mal</w:t>
      </w:r>
    </w:p>
    <w:p w:rsidR="00B83785" w:rsidRPr="00FE3DC4" w:rsidRDefault="00B83785" w:rsidP="00B83785">
      <w:pPr>
        <w:pStyle w:val="Contractstyle"/>
        <w:numPr>
          <w:ilvl w:val="0"/>
          <w:numId w:val="28"/>
        </w:numPr>
        <w:rPr>
          <w:lang w:val="nb-NO"/>
        </w:rPr>
      </w:pPr>
      <w:r w:rsidRPr="00FE3DC4">
        <w:rPr>
          <w:lang w:val="nb-NO"/>
        </w:rPr>
        <w:t>Endringer i spesifikk avtale</w:t>
      </w:r>
    </w:p>
    <w:p w:rsidR="00B83785" w:rsidRPr="00FE3DC4" w:rsidRDefault="00B83785" w:rsidP="00B83785">
      <w:pPr>
        <w:pStyle w:val="Contractstyle"/>
        <w:ind w:left="1440"/>
        <w:rPr>
          <w:lang w:val="nb-NO"/>
        </w:rPr>
      </w:pPr>
    </w:p>
    <w:p w:rsidR="0004564F" w:rsidRPr="00FE3DC4" w:rsidRDefault="0004564F" w:rsidP="001A6EEF">
      <w:pPr>
        <w:pStyle w:val="Overskrift3"/>
        <w:rPr>
          <w:lang w:val="nb-NO"/>
        </w:rPr>
      </w:pPr>
      <w:r w:rsidRPr="00FE3DC4">
        <w:rPr>
          <w:lang w:val="nb-NO"/>
        </w:rPr>
        <w:t>Forside</w:t>
      </w:r>
    </w:p>
    <w:p w:rsidR="0004564F" w:rsidRPr="00FE3DC4" w:rsidRDefault="0004564F" w:rsidP="0004564F">
      <w:pPr>
        <w:pStyle w:val="Contractstyle"/>
        <w:rPr>
          <w:lang w:val="nb-NO"/>
        </w:rPr>
      </w:pPr>
      <w:r w:rsidRPr="00FE3DC4">
        <w:rPr>
          <w:lang w:val="nb-NO"/>
        </w:rPr>
        <w:t>Oppdater lokal mal:</w:t>
      </w:r>
    </w:p>
    <w:p w:rsidR="0004564F" w:rsidRPr="00FE3DC4" w:rsidRDefault="0004564F" w:rsidP="00B83785">
      <w:pPr>
        <w:pStyle w:val="Contractstyle"/>
        <w:numPr>
          <w:ilvl w:val="0"/>
          <w:numId w:val="19"/>
        </w:numPr>
        <w:rPr>
          <w:lang w:val="nb-NO"/>
        </w:rPr>
      </w:pPr>
      <w:r w:rsidRPr="00FE3DC4">
        <w:rPr>
          <w:lang w:val="nb-NO"/>
        </w:rPr>
        <w:t>Navn og logo på foretaket</w:t>
      </w:r>
    </w:p>
    <w:p w:rsidR="0004564F" w:rsidRPr="00FE3DC4" w:rsidRDefault="0004564F" w:rsidP="0004564F">
      <w:pPr>
        <w:pStyle w:val="Contractstyle"/>
        <w:rPr>
          <w:lang w:val="nb-NO"/>
        </w:rPr>
      </w:pPr>
      <w:r w:rsidRPr="00FE3DC4">
        <w:rPr>
          <w:lang w:val="nb-NO"/>
        </w:rPr>
        <w:t>Fyll ut spesifikk avtale:</w:t>
      </w:r>
    </w:p>
    <w:p w:rsidR="0004564F" w:rsidRPr="00FE3DC4" w:rsidRDefault="0004564F" w:rsidP="00B83785">
      <w:pPr>
        <w:pStyle w:val="Contractstyle"/>
        <w:numPr>
          <w:ilvl w:val="0"/>
          <w:numId w:val="20"/>
        </w:numPr>
        <w:rPr>
          <w:lang w:val="nb-NO"/>
        </w:rPr>
      </w:pPr>
      <w:r w:rsidRPr="00FE3DC4">
        <w:rPr>
          <w:lang w:val="nb-NO"/>
        </w:rPr>
        <w:t>Avtalens unike nummer</w:t>
      </w:r>
    </w:p>
    <w:p w:rsidR="0004564F" w:rsidRPr="00FE3DC4" w:rsidRDefault="0004564F" w:rsidP="00B83785">
      <w:pPr>
        <w:pStyle w:val="Contractstyle"/>
        <w:numPr>
          <w:ilvl w:val="0"/>
          <w:numId w:val="20"/>
        </w:numPr>
        <w:rPr>
          <w:lang w:val="nb-NO"/>
        </w:rPr>
      </w:pPr>
      <w:r w:rsidRPr="00FE3DC4">
        <w:rPr>
          <w:lang w:val="nb-NO"/>
        </w:rPr>
        <w:t>Navn på leverandør</w:t>
      </w:r>
    </w:p>
    <w:p w:rsidR="0004564F" w:rsidRPr="00FE3DC4" w:rsidRDefault="0004564F" w:rsidP="00B83785">
      <w:pPr>
        <w:pStyle w:val="Contractstyle"/>
        <w:numPr>
          <w:ilvl w:val="0"/>
          <w:numId w:val="20"/>
        </w:numPr>
        <w:rPr>
          <w:lang w:val="nb-NO"/>
        </w:rPr>
      </w:pPr>
      <w:r w:rsidRPr="00FE3DC4">
        <w:rPr>
          <w:lang w:val="nb-NO"/>
        </w:rPr>
        <w:t>Dato for signering</w:t>
      </w:r>
    </w:p>
    <w:p w:rsidR="00030DCC" w:rsidRPr="00FE3DC4" w:rsidRDefault="00030DCC" w:rsidP="001A6EEF">
      <w:pPr>
        <w:pStyle w:val="Overskrift3"/>
        <w:rPr>
          <w:lang w:val="nb-NO"/>
        </w:rPr>
      </w:pPr>
      <w:r w:rsidRPr="00FE3DC4">
        <w:rPr>
          <w:lang w:val="nb-NO"/>
        </w:rPr>
        <w:t>Vedlegg</w:t>
      </w:r>
    </w:p>
    <w:p w:rsidR="00030DCC" w:rsidRPr="00FE3DC4" w:rsidRDefault="00030DCC" w:rsidP="00B83785">
      <w:pPr>
        <w:pStyle w:val="Contractstyle"/>
        <w:numPr>
          <w:ilvl w:val="0"/>
          <w:numId w:val="23"/>
        </w:numPr>
        <w:rPr>
          <w:lang w:val="nb-NO"/>
        </w:rPr>
      </w:pPr>
      <w:r w:rsidRPr="00FE3DC4">
        <w:rPr>
          <w:lang w:val="nb-NO"/>
        </w:rPr>
        <w:t>Oppdater oversikt over aktuelle vedlegg for spesifikk avtale</w:t>
      </w:r>
    </w:p>
    <w:p w:rsidR="00D000C7" w:rsidRPr="00FE3DC4" w:rsidRDefault="00D000C7" w:rsidP="00B83785">
      <w:pPr>
        <w:pStyle w:val="Contractstyle"/>
        <w:numPr>
          <w:ilvl w:val="0"/>
          <w:numId w:val="23"/>
        </w:numPr>
        <w:rPr>
          <w:lang w:val="nb-NO"/>
        </w:rPr>
      </w:pPr>
      <w:r w:rsidRPr="00FE3DC4">
        <w:rPr>
          <w:lang w:val="nb-NO"/>
        </w:rPr>
        <w:t>Kontroller at vedleggene er i riktig rekkefølge i forhold til rang</w:t>
      </w:r>
    </w:p>
    <w:p w:rsidR="00CA041C" w:rsidRPr="00FE3DC4" w:rsidRDefault="001A6EEF" w:rsidP="001A6EEF">
      <w:pPr>
        <w:pStyle w:val="Overskrift3"/>
        <w:rPr>
          <w:lang w:val="nb-NO"/>
        </w:rPr>
      </w:pPr>
      <w:r w:rsidRPr="00FE3DC4">
        <w:rPr>
          <w:lang w:val="nb-NO"/>
        </w:rPr>
        <w:t>Avtalens formål</w:t>
      </w:r>
    </w:p>
    <w:p w:rsidR="001A6EEF" w:rsidRPr="00FE3DC4" w:rsidRDefault="001A6EEF">
      <w:pPr>
        <w:pStyle w:val="Contractstyle"/>
        <w:spacing w:before="0" w:after="0"/>
        <w:rPr>
          <w:lang w:val="nb-NO"/>
        </w:rPr>
      </w:pPr>
      <w:r w:rsidRPr="00FE3DC4">
        <w:rPr>
          <w:lang w:val="nb-NO"/>
        </w:rPr>
        <w:t>Som regel ikke behov for endringer</w:t>
      </w:r>
    </w:p>
    <w:p w:rsidR="001A6EEF" w:rsidRPr="00FE3DC4" w:rsidRDefault="001A6EEF" w:rsidP="00E74497">
      <w:pPr>
        <w:pStyle w:val="Overskrift3"/>
        <w:rPr>
          <w:lang w:val="nb-NO"/>
        </w:rPr>
      </w:pPr>
      <w:r w:rsidRPr="00FE3DC4">
        <w:rPr>
          <w:lang w:val="nb-NO"/>
        </w:rPr>
        <w:t>Varighet og opsjoner</w:t>
      </w:r>
    </w:p>
    <w:p w:rsidR="001A6EEF" w:rsidRPr="00FE3DC4" w:rsidRDefault="00E74497">
      <w:pPr>
        <w:pStyle w:val="Contractstyle"/>
        <w:spacing w:before="0" w:after="0"/>
        <w:rPr>
          <w:lang w:val="nb-NO"/>
        </w:rPr>
      </w:pPr>
      <w:r w:rsidRPr="00FE3DC4">
        <w:rPr>
          <w:lang w:val="nb-NO"/>
        </w:rPr>
        <w:t>Fyll ut</w:t>
      </w:r>
      <w:r w:rsidR="0004564F" w:rsidRPr="00FE3DC4">
        <w:rPr>
          <w:lang w:val="nb-NO"/>
        </w:rPr>
        <w:t xml:space="preserve"> spesifikk avtale</w:t>
      </w:r>
      <w:r w:rsidRPr="00FE3DC4">
        <w:rPr>
          <w:lang w:val="nb-NO"/>
        </w:rPr>
        <w:t>:</w:t>
      </w:r>
    </w:p>
    <w:p w:rsidR="00E74497" w:rsidRPr="00FE3DC4" w:rsidRDefault="00E74497" w:rsidP="00B83785">
      <w:pPr>
        <w:pStyle w:val="Contractstyle"/>
        <w:numPr>
          <w:ilvl w:val="0"/>
          <w:numId w:val="16"/>
        </w:numPr>
        <w:spacing w:before="0" w:after="0"/>
        <w:rPr>
          <w:lang w:val="nb-NO"/>
        </w:rPr>
      </w:pPr>
      <w:r w:rsidRPr="00FE3DC4">
        <w:rPr>
          <w:lang w:val="nb-NO"/>
        </w:rPr>
        <w:t>Avtalens varighet</w:t>
      </w:r>
    </w:p>
    <w:p w:rsidR="00E74497" w:rsidRPr="00FE3DC4" w:rsidRDefault="00E74497" w:rsidP="00B83785">
      <w:pPr>
        <w:pStyle w:val="Contractstyle"/>
        <w:numPr>
          <w:ilvl w:val="0"/>
          <w:numId w:val="16"/>
        </w:numPr>
        <w:spacing w:before="0" w:after="0"/>
        <w:rPr>
          <w:lang w:val="nb-NO"/>
        </w:rPr>
      </w:pPr>
      <w:r w:rsidRPr="00FE3DC4">
        <w:rPr>
          <w:lang w:val="nb-NO"/>
        </w:rPr>
        <w:t>Eventuelle opsjoner</w:t>
      </w:r>
    </w:p>
    <w:p w:rsidR="00E74497" w:rsidRPr="00FE3DC4" w:rsidRDefault="00E74497" w:rsidP="00E74497">
      <w:pPr>
        <w:pStyle w:val="Overskrift3"/>
        <w:rPr>
          <w:lang w:val="nb-NO"/>
        </w:rPr>
      </w:pPr>
      <w:r w:rsidRPr="00FE3DC4">
        <w:rPr>
          <w:lang w:val="nb-NO"/>
        </w:rPr>
        <w:t>Omfang</w:t>
      </w:r>
    </w:p>
    <w:p w:rsidR="00E74497" w:rsidRPr="00FE3DC4" w:rsidRDefault="00E74497" w:rsidP="00E74497">
      <w:pPr>
        <w:pStyle w:val="Contractstyle"/>
        <w:spacing w:before="0" w:after="0"/>
        <w:rPr>
          <w:lang w:val="nb-NO"/>
        </w:rPr>
      </w:pPr>
      <w:r w:rsidRPr="00FE3DC4">
        <w:rPr>
          <w:lang w:val="nb-NO"/>
        </w:rPr>
        <w:t>Som regel ikke behov for endringer. Beskrives i Vedlegg B Omfang og priser, eventuelt i Vedlegg C Spesifikasjon av samarbeidsavtale, Nivå 4.</w:t>
      </w:r>
    </w:p>
    <w:p w:rsidR="00E74497" w:rsidRPr="00FE3DC4" w:rsidRDefault="00E74497" w:rsidP="00977BE6">
      <w:pPr>
        <w:pStyle w:val="Overskrift3"/>
        <w:rPr>
          <w:lang w:val="nb-NO"/>
        </w:rPr>
      </w:pPr>
      <w:r w:rsidRPr="00FE3DC4">
        <w:rPr>
          <w:lang w:val="nb-NO"/>
        </w:rPr>
        <w:t>Fakturering</w:t>
      </w:r>
    </w:p>
    <w:p w:rsidR="00977BE6" w:rsidRPr="00FE3DC4" w:rsidRDefault="00977BE6" w:rsidP="00E74497">
      <w:pPr>
        <w:pStyle w:val="Contractstyle"/>
        <w:spacing w:before="0" w:after="0"/>
        <w:rPr>
          <w:lang w:val="nb-NO"/>
        </w:rPr>
      </w:pPr>
      <w:r w:rsidRPr="00FE3DC4">
        <w:rPr>
          <w:lang w:val="nb-NO"/>
        </w:rPr>
        <w:t xml:space="preserve">Her beskrives hvordan </w:t>
      </w:r>
      <w:r w:rsidR="00523478" w:rsidRPr="00FE3DC4">
        <w:rPr>
          <w:lang w:val="nb-NO"/>
        </w:rPr>
        <w:t xml:space="preserve">ytelser i henhold til </w:t>
      </w:r>
      <w:r w:rsidRPr="00FE3DC4">
        <w:rPr>
          <w:lang w:val="nb-NO"/>
        </w:rPr>
        <w:t>den spesifikke avtalen skal faktureres</w:t>
      </w:r>
      <w:r w:rsidR="00177A02" w:rsidRPr="00FE3DC4">
        <w:rPr>
          <w:lang w:val="nb-NO"/>
        </w:rPr>
        <w:t>, for eksempel</w:t>
      </w:r>
      <w:r w:rsidRPr="00FE3DC4">
        <w:rPr>
          <w:lang w:val="nb-NO"/>
        </w:rPr>
        <w:t xml:space="preserve"> </w:t>
      </w:r>
    </w:p>
    <w:p w:rsidR="00977BE6" w:rsidRPr="00FE3DC4" w:rsidRDefault="00977BE6" w:rsidP="00B83785">
      <w:pPr>
        <w:pStyle w:val="Contractstyle"/>
        <w:numPr>
          <w:ilvl w:val="0"/>
          <w:numId w:val="26"/>
        </w:numPr>
        <w:spacing w:before="0" w:after="0"/>
        <w:rPr>
          <w:lang w:val="nb-NO"/>
        </w:rPr>
      </w:pPr>
      <w:r w:rsidRPr="00FE3DC4">
        <w:rPr>
          <w:lang w:val="nb-NO"/>
        </w:rPr>
        <w:t>på forhånd</w:t>
      </w:r>
    </w:p>
    <w:p w:rsidR="00977BE6" w:rsidRPr="00FE3DC4" w:rsidRDefault="00977BE6" w:rsidP="00B83785">
      <w:pPr>
        <w:pStyle w:val="Contractstyle"/>
        <w:numPr>
          <w:ilvl w:val="0"/>
          <w:numId w:val="26"/>
        </w:numPr>
        <w:spacing w:before="0" w:after="0"/>
        <w:rPr>
          <w:lang w:val="nb-NO"/>
        </w:rPr>
      </w:pPr>
      <w:r w:rsidRPr="00FE3DC4">
        <w:rPr>
          <w:lang w:val="nb-NO"/>
        </w:rPr>
        <w:lastRenderedPageBreak/>
        <w:t xml:space="preserve">etter utført </w:t>
      </w:r>
      <w:r w:rsidR="00523478" w:rsidRPr="00FE3DC4">
        <w:rPr>
          <w:lang w:val="nb-NO"/>
        </w:rPr>
        <w:t>ytelse</w:t>
      </w:r>
    </w:p>
    <w:p w:rsidR="00E74497" w:rsidRPr="00FE3DC4" w:rsidRDefault="00977BE6" w:rsidP="00B83785">
      <w:pPr>
        <w:pStyle w:val="Contractstyle"/>
        <w:numPr>
          <w:ilvl w:val="0"/>
          <w:numId w:val="26"/>
        </w:numPr>
        <w:spacing w:before="0" w:after="0"/>
        <w:rPr>
          <w:lang w:val="nb-NO"/>
        </w:rPr>
      </w:pPr>
      <w:r w:rsidRPr="00FE3DC4">
        <w:rPr>
          <w:lang w:val="nb-NO"/>
        </w:rPr>
        <w:t>et definert antall ganger pr år (oppgi gjerne også måned og sum pr delfaktura)</w:t>
      </w:r>
    </w:p>
    <w:p w:rsidR="00977BE6" w:rsidRPr="00FE3DC4" w:rsidRDefault="00977BE6" w:rsidP="00B83785">
      <w:pPr>
        <w:pStyle w:val="Contractstyle"/>
        <w:numPr>
          <w:ilvl w:val="0"/>
          <w:numId w:val="26"/>
        </w:numPr>
        <w:spacing w:before="0" w:after="0"/>
        <w:rPr>
          <w:lang w:val="nb-NO"/>
        </w:rPr>
      </w:pPr>
      <w:r w:rsidRPr="00FE3DC4">
        <w:rPr>
          <w:lang w:val="nb-NO"/>
        </w:rPr>
        <w:t>andre faktureringsoppsett</w:t>
      </w:r>
    </w:p>
    <w:p w:rsidR="00977BE6" w:rsidRPr="00FE3DC4" w:rsidRDefault="00977BE6" w:rsidP="00977BE6">
      <w:pPr>
        <w:pStyle w:val="Contractstyle"/>
        <w:spacing w:before="0" w:after="0"/>
        <w:rPr>
          <w:lang w:val="nb-NO"/>
        </w:rPr>
      </w:pPr>
    </w:p>
    <w:p w:rsidR="00977BE6" w:rsidRPr="00FE3DC4" w:rsidRDefault="00977BE6" w:rsidP="00977BE6">
      <w:pPr>
        <w:pStyle w:val="Contractstyle"/>
        <w:spacing w:before="0" w:after="0"/>
        <w:rPr>
          <w:lang w:val="nb-NO"/>
        </w:rPr>
      </w:pPr>
      <w:r w:rsidRPr="00FE3DC4">
        <w:rPr>
          <w:lang w:val="nb-NO"/>
        </w:rPr>
        <w:t>Oppdater lokal mal med</w:t>
      </w:r>
    </w:p>
    <w:p w:rsidR="00977BE6" w:rsidRPr="00FE3DC4" w:rsidRDefault="0004564F" w:rsidP="00B83785">
      <w:pPr>
        <w:pStyle w:val="Contractstyle"/>
        <w:numPr>
          <w:ilvl w:val="0"/>
          <w:numId w:val="17"/>
        </w:numPr>
        <w:spacing w:before="0" w:after="0"/>
        <w:rPr>
          <w:lang w:val="nb-NO"/>
        </w:rPr>
      </w:pPr>
      <w:r w:rsidRPr="00FE3DC4">
        <w:rPr>
          <w:lang w:val="nb-NO"/>
        </w:rPr>
        <w:t>Informasjon for identifikasjon av faktura</w:t>
      </w:r>
    </w:p>
    <w:p w:rsidR="0004564F" w:rsidRPr="00FE3DC4" w:rsidRDefault="0004564F" w:rsidP="00B83785">
      <w:pPr>
        <w:pStyle w:val="Contractstyle"/>
        <w:numPr>
          <w:ilvl w:val="0"/>
          <w:numId w:val="17"/>
        </w:numPr>
        <w:spacing w:before="0" w:after="0"/>
        <w:rPr>
          <w:lang w:val="nb-NO"/>
        </w:rPr>
      </w:pPr>
      <w:r w:rsidRPr="00FE3DC4">
        <w:rPr>
          <w:lang w:val="nb-NO"/>
        </w:rPr>
        <w:t>Faktureringsadresse</w:t>
      </w:r>
    </w:p>
    <w:p w:rsidR="0004564F" w:rsidRPr="00FE3DC4" w:rsidRDefault="0004564F" w:rsidP="0004564F">
      <w:pPr>
        <w:pStyle w:val="Contractstyle"/>
        <w:spacing w:before="0" w:after="0"/>
        <w:rPr>
          <w:lang w:val="nb-NO"/>
        </w:rPr>
      </w:pPr>
    </w:p>
    <w:p w:rsidR="0004564F" w:rsidRPr="00FE3DC4" w:rsidRDefault="0004564F" w:rsidP="0004564F">
      <w:pPr>
        <w:pStyle w:val="Contractstyle"/>
        <w:spacing w:before="0" w:after="0"/>
        <w:rPr>
          <w:lang w:val="nb-NO"/>
        </w:rPr>
      </w:pPr>
      <w:r w:rsidRPr="00FE3DC4">
        <w:rPr>
          <w:lang w:val="nb-NO"/>
        </w:rPr>
        <w:t>Fyll ut for spesifikk avtale</w:t>
      </w:r>
    </w:p>
    <w:p w:rsidR="0004564F" w:rsidRPr="00FE3DC4" w:rsidRDefault="0004564F" w:rsidP="00B83785">
      <w:pPr>
        <w:pStyle w:val="Contractstyle"/>
        <w:numPr>
          <w:ilvl w:val="0"/>
          <w:numId w:val="18"/>
        </w:numPr>
        <w:spacing w:before="0" w:after="0"/>
        <w:rPr>
          <w:lang w:val="nb-NO"/>
        </w:rPr>
      </w:pPr>
      <w:r w:rsidRPr="00FE3DC4">
        <w:rPr>
          <w:lang w:val="nb-NO"/>
        </w:rPr>
        <w:t>Avtalenummer</w:t>
      </w:r>
    </w:p>
    <w:p w:rsidR="0004564F" w:rsidRPr="00FE3DC4" w:rsidRDefault="0004564F" w:rsidP="00B83785">
      <w:pPr>
        <w:pStyle w:val="Contractstyle"/>
        <w:numPr>
          <w:ilvl w:val="0"/>
          <w:numId w:val="18"/>
        </w:numPr>
        <w:spacing w:before="0" w:after="0"/>
        <w:rPr>
          <w:lang w:val="nb-NO"/>
        </w:rPr>
      </w:pPr>
      <w:r w:rsidRPr="00FE3DC4">
        <w:rPr>
          <w:lang w:val="nb-NO"/>
        </w:rPr>
        <w:t>Faktureringsbeskrivelse</w:t>
      </w:r>
    </w:p>
    <w:p w:rsidR="00523478" w:rsidRPr="00FE3DC4" w:rsidRDefault="00523478" w:rsidP="00523478">
      <w:pPr>
        <w:pStyle w:val="Contractstyle"/>
        <w:spacing w:before="0" w:after="0"/>
        <w:rPr>
          <w:lang w:val="nb-NO"/>
        </w:rPr>
      </w:pPr>
    </w:p>
    <w:p w:rsidR="00523478" w:rsidRPr="00FE3DC4" w:rsidRDefault="00523478" w:rsidP="00523478">
      <w:pPr>
        <w:pStyle w:val="Contractstyle"/>
        <w:spacing w:before="0" w:after="0"/>
        <w:rPr>
          <w:lang w:val="nb-NO"/>
        </w:rPr>
      </w:pPr>
      <w:r w:rsidRPr="00FE3DC4">
        <w:rPr>
          <w:lang w:val="nb-NO"/>
        </w:rPr>
        <w:t xml:space="preserve">For avtaler som kun har vedlikehold nivå 0, </w:t>
      </w:r>
      <w:r w:rsidR="004B3AC2" w:rsidRPr="00FE3DC4">
        <w:rPr>
          <w:lang w:val="nb-NO"/>
        </w:rPr>
        <w:t xml:space="preserve">kan første avsnitt om fakturering fjernes. </w:t>
      </w:r>
    </w:p>
    <w:p w:rsidR="0004564F" w:rsidRPr="00FE3DC4" w:rsidRDefault="0004564F" w:rsidP="0004564F">
      <w:pPr>
        <w:pStyle w:val="Overskrift3"/>
        <w:rPr>
          <w:lang w:val="nb-NO"/>
        </w:rPr>
      </w:pPr>
      <w:r w:rsidRPr="00FE3DC4">
        <w:rPr>
          <w:lang w:val="nb-NO"/>
        </w:rPr>
        <w:t>Avtaleadministrasjon</w:t>
      </w:r>
    </w:p>
    <w:p w:rsidR="0004564F" w:rsidRPr="00FE3DC4" w:rsidRDefault="0004564F" w:rsidP="0004564F">
      <w:pPr>
        <w:pStyle w:val="Contractstyle"/>
        <w:spacing w:before="0" w:after="0"/>
        <w:rPr>
          <w:lang w:val="nb-NO"/>
        </w:rPr>
      </w:pPr>
      <w:r w:rsidRPr="00FE3DC4">
        <w:rPr>
          <w:lang w:val="nb-NO"/>
        </w:rPr>
        <w:t>Oppdater lokal mal</w:t>
      </w:r>
    </w:p>
    <w:p w:rsidR="00CA553E" w:rsidRPr="00FE3DC4" w:rsidRDefault="00CA553E" w:rsidP="00B83785">
      <w:pPr>
        <w:pStyle w:val="Contractstyle"/>
        <w:numPr>
          <w:ilvl w:val="0"/>
          <w:numId w:val="21"/>
        </w:numPr>
        <w:spacing w:before="0" w:after="0"/>
        <w:rPr>
          <w:lang w:val="nb-NO"/>
        </w:rPr>
      </w:pPr>
      <w:r w:rsidRPr="00FE3DC4">
        <w:rPr>
          <w:lang w:val="nb-NO"/>
        </w:rPr>
        <w:t>Antall og typer kontaktpersoner hos foretaket</w:t>
      </w:r>
    </w:p>
    <w:p w:rsidR="00CA553E" w:rsidRPr="00FE3DC4" w:rsidRDefault="00CA553E" w:rsidP="00CA553E">
      <w:pPr>
        <w:pStyle w:val="Contractstyle"/>
        <w:spacing w:before="0" w:after="0"/>
        <w:rPr>
          <w:lang w:val="nb-NO"/>
        </w:rPr>
      </w:pPr>
    </w:p>
    <w:p w:rsidR="00CA553E" w:rsidRPr="00FE3DC4" w:rsidRDefault="00CA553E" w:rsidP="00CA553E">
      <w:pPr>
        <w:pStyle w:val="Contractstyle"/>
        <w:spacing w:before="0" w:after="0"/>
        <w:rPr>
          <w:lang w:val="nb-NO"/>
        </w:rPr>
      </w:pPr>
      <w:r w:rsidRPr="00FE3DC4">
        <w:rPr>
          <w:lang w:val="nb-NO"/>
        </w:rPr>
        <w:t>Fyll ut for spesifikk avtale</w:t>
      </w:r>
    </w:p>
    <w:p w:rsidR="00CA553E" w:rsidRPr="00FE3DC4" w:rsidRDefault="00CA553E" w:rsidP="00B83785">
      <w:pPr>
        <w:pStyle w:val="Contractstyle"/>
        <w:numPr>
          <w:ilvl w:val="0"/>
          <w:numId w:val="22"/>
        </w:numPr>
        <w:spacing w:before="0" w:after="0"/>
        <w:rPr>
          <w:lang w:val="nb-NO"/>
        </w:rPr>
      </w:pPr>
      <w:r w:rsidRPr="00FE3DC4">
        <w:rPr>
          <w:lang w:val="nb-NO"/>
        </w:rPr>
        <w:t>Kontak</w:t>
      </w:r>
      <w:r w:rsidR="00B15F49" w:rsidRPr="00FE3DC4">
        <w:rPr>
          <w:lang w:val="nb-NO"/>
        </w:rPr>
        <w:t>tperson(er) og kontaktinfo hos k</w:t>
      </w:r>
      <w:r w:rsidRPr="00FE3DC4">
        <w:rPr>
          <w:lang w:val="nb-NO"/>
        </w:rPr>
        <w:t>jøper</w:t>
      </w:r>
    </w:p>
    <w:p w:rsidR="00CA553E" w:rsidRPr="00FE3DC4" w:rsidRDefault="00CA553E" w:rsidP="00B83785">
      <w:pPr>
        <w:pStyle w:val="Contractstyle"/>
        <w:numPr>
          <w:ilvl w:val="0"/>
          <w:numId w:val="22"/>
        </w:numPr>
        <w:spacing w:before="0" w:after="0"/>
        <w:rPr>
          <w:lang w:val="nb-NO"/>
        </w:rPr>
      </w:pPr>
      <w:r w:rsidRPr="00FE3DC4">
        <w:rPr>
          <w:lang w:val="nb-NO"/>
        </w:rPr>
        <w:t>Kontak</w:t>
      </w:r>
      <w:r w:rsidR="00B15F49" w:rsidRPr="00FE3DC4">
        <w:rPr>
          <w:lang w:val="nb-NO"/>
        </w:rPr>
        <w:t>tperson(er) og kontaktinfo hos l</w:t>
      </w:r>
      <w:r w:rsidRPr="00FE3DC4">
        <w:rPr>
          <w:lang w:val="nb-NO"/>
        </w:rPr>
        <w:t>everandør</w:t>
      </w:r>
    </w:p>
    <w:p w:rsidR="00030DCC" w:rsidRPr="00FE3DC4" w:rsidRDefault="00030DCC" w:rsidP="00E74497">
      <w:pPr>
        <w:pStyle w:val="Overskrift3"/>
        <w:rPr>
          <w:lang w:val="nb-NO"/>
        </w:rPr>
      </w:pPr>
      <w:r w:rsidRPr="00FE3DC4">
        <w:rPr>
          <w:lang w:val="nb-NO"/>
        </w:rPr>
        <w:t>Oppsigelse</w:t>
      </w:r>
    </w:p>
    <w:p w:rsidR="00030DCC" w:rsidRPr="00FE3DC4" w:rsidRDefault="006D3B27" w:rsidP="00030DCC">
      <w:pPr>
        <w:pStyle w:val="Contractstyle"/>
        <w:rPr>
          <w:lang w:val="nb-NO"/>
        </w:rPr>
      </w:pPr>
      <w:r w:rsidRPr="00FE3DC4">
        <w:rPr>
          <w:lang w:val="nb-NO"/>
        </w:rPr>
        <w:t>Kan være behov for endringer, eventuelt fjerne 3 måneders oppsigelsestid for kortvarige avtaler.</w:t>
      </w:r>
    </w:p>
    <w:p w:rsidR="00030DCC" w:rsidRPr="00FE3DC4" w:rsidRDefault="00030DCC" w:rsidP="00E74497">
      <w:pPr>
        <w:pStyle w:val="Overskrift3"/>
        <w:rPr>
          <w:lang w:val="nb-NO"/>
        </w:rPr>
      </w:pPr>
      <w:r w:rsidRPr="00FE3DC4">
        <w:rPr>
          <w:lang w:val="nb-NO"/>
        </w:rPr>
        <w:t>Endringer</w:t>
      </w:r>
    </w:p>
    <w:p w:rsidR="00030DCC" w:rsidRPr="00FE3DC4" w:rsidRDefault="00030DCC" w:rsidP="00030DCC">
      <w:pPr>
        <w:pStyle w:val="Contractstyle"/>
        <w:rPr>
          <w:lang w:val="nb-NO"/>
        </w:rPr>
      </w:pPr>
      <w:r w:rsidRPr="00FE3DC4">
        <w:rPr>
          <w:lang w:val="nb-NO"/>
        </w:rPr>
        <w:t>Viktig kapittel. Her beskrives lokale og/eller spesifikke endringer i forhold til Vedlegg A Serviceavtale HSØ, generelle bestemmelser dersom det er elementer i de generelle bestemmelsene som ikke gjelder, eller er endret i den spesifikke avtalen.</w:t>
      </w:r>
    </w:p>
    <w:p w:rsidR="001B3636" w:rsidRPr="00FE3DC4" w:rsidRDefault="001B3636" w:rsidP="00030DCC">
      <w:pPr>
        <w:pStyle w:val="Contractstyle"/>
        <w:rPr>
          <w:lang w:val="nb-NO"/>
        </w:rPr>
      </w:pPr>
    </w:p>
    <w:p w:rsidR="001B3636" w:rsidRPr="00FE3DC4" w:rsidRDefault="00177A02" w:rsidP="00030DCC">
      <w:pPr>
        <w:pStyle w:val="Contractstyle"/>
        <w:rPr>
          <w:u w:val="single"/>
          <w:lang w:val="nb-NO"/>
        </w:rPr>
      </w:pPr>
      <w:r w:rsidRPr="00FE3DC4">
        <w:rPr>
          <w:u w:val="single"/>
          <w:lang w:val="nb-NO"/>
        </w:rPr>
        <w:t>Eksempel:</w:t>
      </w:r>
      <w:r w:rsidR="00B0651C" w:rsidRPr="00FE3DC4">
        <w:rPr>
          <w:u w:val="single"/>
          <w:lang w:val="nb-NO"/>
        </w:rPr>
        <w:t xml:space="preserve"> </w:t>
      </w:r>
    </w:p>
    <w:p w:rsidR="00EF70EB" w:rsidRPr="00FE3DC4" w:rsidRDefault="00B0651C" w:rsidP="00030DCC">
      <w:pPr>
        <w:pStyle w:val="Contractstyle"/>
        <w:rPr>
          <w:lang w:val="nb-NO"/>
        </w:rPr>
      </w:pPr>
      <w:r w:rsidRPr="00FE3DC4">
        <w:rPr>
          <w:lang w:val="nb-NO"/>
        </w:rPr>
        <w:t>Normal arbeidstid på lokalt foretak er 07:00 – 15:00, ikke 08:00-16:00 som beskrevet i generelle bestemmelser</w:t>
      </w:r>
      <w:r w:rsidR="001B3636" w:rsidRPr="00FE3DC4">
        <w:rPr>
          <w:lang w:val="nb-NO"/>
        </w:rPr>
        <w:t xml:space="preserve">. </w:t>
      </w:r>
      <w:r w:rsidR="00270BC0" w:rsidRPr="00FE3DC4">
        <w:rPr>
          <w:lang w:val="nb-NO"/>
        </w:rPr>
        <w:t xml:space="preserve">For en spesifikk avtale er garantitid etter reparasjon bare 2 måneder. </w:t>
      </w:r>
      <w:r w:rsidR="001B3636" w:rsidRPr="00FE3DC4">
        <w:rPr>
          <w:lang w:val="nb-NO"/>
        </w:rPr>
        <w:t xml:space="preserve">Tabell for endringer fylles da ut </w:t>
      </w:r>
      <w:r w:rsidR="00EF70EB" w:rsidRPr="00FE3DC4">
        <w:rPr>
          <w:lang w:val="nb-NO"/>
        </w:rPr>
        <w:t>på</w:t>
      </w:r>
      <w:r w:rsidR="001B3636" w:rsidRPr="00FE3DC4">
        <w:rPr>
          <w:lang w:val="nb-NO"/>
        </w:rPr>
        <w:t xml:space="preserve"> følge</w:t>
      </w:r>
      <w:r w:rsidR="00EF70EB" w:rsidRPr="00FE3DC4">
        <w:rPr>
          <w:lang w:val="nb-NO"/>
        </w:rPr>
        <w:t>nde måte:</w:t>
      </w:r>
    </w:p>
    <w:tbl>
      <w:tblPr>
        <w:tblStyle w:val="Tabellrutenett"/>
        <w:tblW w:w="0" w:type="auto"/>
        <w:tblInd w:w="720" w:type="dxa"/>
        <w:tblLook w:val="04A0" w:firstRow="1" w:lastRow="0" w:firstColumn="1" w:lastColumn="0" w:noHBand="0" w:noVBand="1"/>
      </w:tblPr>
      <w:tblGrid>
        <w:gridCol w:w="925"/>
        <w:gridCol w:w="873"/>
        <w:gridCol w:w="3686"/>
        <w:gridCol w:w="3627"/>
      </w:tblGrid>
      <w:tr w:rsidR="00177A02" w:rsidRPr="00FE3DC4" w:rsidTr="00890E5C">
        <w:tc>
          <w:tcPr>
            <w:tcW w:w="925" w:type="dxa"/>
            <w:shd w:val="clear" w:color="auto" w:fill="DBE5F1" w:themeFill="accent1" w:themeFillTint="33"/>
          </w:tcPr>
          <w:p w:rsidR="00177A02" w:rsidRPr="00FE3DC4" w:rsidRDefault="00177A02" w:rsidP="00177A02">
            <w:pPr>
              <w:pStyle w:val="Contractstyle"/>
              <w:ind w:left="0"/>
              <w:rPr>
                <w:lang w:val="nb-NO"/>
              </w:rPr>
            </w:pPr>
            <w:r w:rsidRPr="00FE3DC4">
              <w:rPr>
                <w:lang w:val="nb-NO"/>
              </w:rPr>
              <w:t>Kapittel</w:t>
            </w:r>
          </w:p>
        </w:tc>
        <w:tc>
          <w:tcPr>
            <w:tcW w:w="873" w:type="dxa"/>
            <w:shd w:val="clear" w:color="auto" w:fill="DBE5F1" w:themeFill="accent1" w:themeFillTint="33"/>
          </w:tcPr>
          <w:p w:rsidR="00177A02" w:rsidRPr="00FE3DC4" w:rsidRDefault="00177A02" w:rsidP="00177A02">
            <w:pPr>
              <w:pStyle w:val="Contractstyle"/>
              <w:ind w:left="0"/>
              <w:rPr>
                <w:lang w:val="nb-NO"/>
              </w:rPr>
            </w:pPr>
            <w:r w:rsidRPr="00FE3DC4">
              <w:rPr>
                <w:lang w:val="nb-NO"/>
              </w:rPr>
              <w:t>Avsnitt</w:t>
            </w:r>
          </w:p>
        </w:tc>
        <w:tc>
          <w:tcPr>
            <w:tcW w:w="3686" w:type="dxa"/>
            <w:shd w:val="clear" w:color="auto" w:fill="DBE5F1" w:themeFill="accent1" w:themeFillTint="33"/>
          </w:tcPr>
          <w:p w:rsidR="00177A02" w:rsidRPr="00FE3DC4" w:rsidRDefault="00177A02" w:rsidP="00177A02">
            <w:pPr>
              <w:pStyle w:val="Contractstyle"/>
              <w:ind w:left="0"/>
              <w:rPr>
                <w:lang w:val="nb-NO"/>
              </w:rPr>
            </w:pPr>
            <w:r w:rsidRPr="00FE3DC4">
              <w:rPr>
                <w:lang w:val="nb-NO"/>
              </w:rPr>
              <w:t>Opprinnelig tekst</w:t>
            </w:r>
          </w:p>
        </w:tc>
        <w:tc>
          <w:tcPr>
            <w:tcW w:w="3627" w:type="dxa"/>
            <w:shd w:val="clear" w:color="auto" w:fill="DBE5F1" w:themeFill="accent1" w:themeFillTint="33"/>
          </w:tcPr>
          <w:p w:rsidR="00177A02" w:rsidRPr="00FE3DC4" w:rsidRDefault="00177A02" w:rsidP="00177A02">
            <w:pPr>
              <w:pStyle w:val="Contractstyle"/>
              <w:ind w:left="0"/>
              <w:rPr>
                <w:lang w:val="nb-NO"/>
              </w:rPr>
            </w:pPr>
            <w:r w:rsidRPr="00FE3DC4">
              <w:rPr>
                <w:lang w:val="nb-NO"/>
              </w:rPr>
              <w:t>Ny tekst for denne avtale</w:t>
            </w:r>
          </w:p>
        </w:tc>
      </w:tr>
      <w:tr w:rsidR="004861D6" w:rsidRPr="00FE3DC4" w:rsidTr="00890E5C">
        <w:tc>
          <w:tcPr>
            <w:tcW w:w="925" w:type="dxa"/>
          </w:tcPr>
          <w:p w:rsidR="004861D6" w:rsidRPr="00FE3DC4" w:rsidRDefault="004861D6" w:rsidP="00177A02">
            <w:pPr>
              <w:pStyle w:val="Contractstyle"/>
              <w:ind w:left="0"/>
              <w:rPr>
                <w:lang w:val="nb-NO"/>
              </w:rPr>
            </w:pPr>
            <w:r w:rsidRPr="00FE3DC4">
              <w:rPr>
                <w:lang w:val="nb-NO"/>
              </w:rPr>
              <w:t>2.1</w:t>
            </w:r>
          </w:p>
        </w:tc>
        <w:tc>
          <w:tcPr>
            <w:tcW w:w="873" w:type="dxa"/>
          </w:tcPr>
          <w:p w:rsidR="004861D6" w:rsidRPr="00FE3DC4" w:rsidRDefault="004861D6" w:rsidP="00177A02">
            <w:pPr>
              <w:pStyle w:val="Contractstyle"/>
              <w:ind w:left="0"/>
              <w:rPr>
                <w:lang w:val="nb-NO"/>
              </w:rPr>
            </w:pPr>
            <w:r w:rsidRPr="00FE3DC4">
              <w:rPr>
                <w:lang w:val="nb-NO"/>
              </w:rPr>
              <w:t>2</w:t>
            </w:r>
          </w:p>
        </w:tc>
        <w:tc>
          <w:tcPr>
            <w:tcW w:w="3686" w:type="dxa"/>
          </w:tcPr>
          <w:p w:rsidR="004861D6" w:rsidRPr="00FE3DC4" w:rsidRDefault="004861D6" w:rsidP="004861D6">
            <w:pPr>
              <w:pStyle w:val="Contractstyle"/>
              <w:ind w:left="0"/>
              <w:rPr>
                <w:sz w:val="16"/>
                <w:szCs w:val="16"/>
                <w:lang w:val="nb-NO"/>
              </w:rPr>
            </w:pPr>
            <w:r w:rsidRPr="00FE3DC4">
              <w:rPr>
                <w:sz w:val="16"/>
                <w:szCs w:val="16"/>
                <w:lang w:val="nb-NO"/>
              </w:rPr>
              <w:t>Normal arbeidstid regnes som hverdager 08:00 – 16:00.</w:t>
            </w:r>
          </w:p>
        </w:tc>
        <w:tc>
          <w:tcPr>
            <w:tcW w:w="3627" w:type="dxa"/>
          </w:tcPr>
          <w:p w:rsidR="004861D6" w:rsidRPr="00FE3DC4" w:rsidRDefault="004861D6" w:rsidP="004861D6">
            <w:pPr>
              <w:pStyle w:val="Contractstyle"/>
              <w:ind w:left="0"/>
              <w:rPr>
                <w:sz w:val="16"/>
                <w:szCs w:val="16"/>
                <w:lang w:val="nb-NO"/>
              </w:rPr>
            </w:pPr>
            <w:r w:rsidRPr="00FE3DC4">
              <w:rPr>
                <w:sz w:val="16"/>
                <w:szCs w:val="16"/>
                <w:lang w:val="nb-NO"/>
              </w:rPr>
              <w:t xml:space="preserve">Normal arbeidstid regnes som hverdager </w:t>
            </w:r>
            <w:r w:rsidRPr="00FE3DC4">
              <w:rPr>
                <w:b/>
                <w:sz w:val="16"/>
                <w:szCs w:val="16"/>
                <w:lang w:val="nb-NO"/>
              </w:rPr>
              <w:t>07:00 – 15:00</w:t>
            </w:r>
            <w:r w:rsidRPr="00FE3DC4">
              <w:rPr>
                <w:sz w:val="16"/>
                <w:szCs w:val="16"/>
                <w:lang w:val="nb-NO"/>
              </w:rPr>
              <w:t>.</w:t>
            </w:r>
          </w:p>
        </w:tc>
      </w:tr>
      <w:tr w:rsidR="00177A02" w:rsidRPr="00FE3DC4" w:rsidTr="00890E5C">
        <w:tc>
          <w:tcPr>
            <w:tcW w:w="925" w:type="dxa"/>
          </w:tcPr>
          <w:p w:rsidR="00177A02" w:rsidRPr="00FE3DC4" w:rsidRDefault="00890E5C" w:rsidP="00177A02">
            <w:pPr>
              <w:pStyle w:val="Contractstyle"/>
              <w:ind w:left="0"/>
              <w:rPr>
                <w:lang w:val="nb-NO"/>
              </w:rPr>
            </w:pPr>
            <w:r w:rsidRPr="00FE3DC4">
              <w:rPr>
                <w:lang w:val="nb-NO"/>
              </w:rPr>
              <w:t>2.4</w:t>
            </w:r>
          </w:p>
        </w:tc>
        <w:tc>
          <w:tcPr>
            <w:tcW w:w="873" w:type="dxa"/>
          </w:tcPr>
          <w:p w:rsidR="00177A02" w:rsidRPr="00FE3DC4" w:rsidRDefault="00890E5C" w:rsidP="00177A02">
            <w:pPr>
              <w:pStyle w:val="Contractstyle"/>
              <w:ind w:left="0"/>
              <w:rPr>
                <w:lang w:val="nb-NO"/>
              </w:rPr>
            </w:pPr>
            <w:r w:rsidRPr="00FE3DC4">
              <w:rPr>
                <w:lang w:val="nb-NO"/>
              </w:rPr>
              <w:t>2</w:t>
            </w:r>
          </w:p>
        </w:tc>
        <w:tc>
          <w:tcPr>
            <w:tcW w:w="3686" w:type="dxa"/>
          </w:tcPr>
          <w:p w:rsidR="00177A02" w:rsidRPr="00FE3DC4" w:rsidRDefault="00177A02" w:rsidP="00177A02">
            <w:pPr>
              <w:pStyle w:val="Contractstyle"/>
              <w:ind w:left="0"/>
              <w:rPr>
                <w:lang w:val="nb-NO"/>
              </w:rPr>
            </w:pPr>
            <w:r w:rsidRPr="00FE3DC4">
              <w:rPr>
                <w:sz w:val="16"/>
                <w:szCs w:val="16"/>
                <w:lang w:val="nb-NO"/>
              </w:rPr>
              <w:t>En kvalifisert serviceingeniør skal være på sykehuset innen avtalt responstidsgaranti</w:t>
            </w:r>
            <w:r w:rsidRPr="00FE3DC4">
              <w:rPr>
                <w:lang w:val="nb-NO"/>
              </w:rPr>
              <w:t xml:space="preserve"> </w:t>
            </w:r>
            <w:r w:rsidRPr="00FE3DC4">
              <w:rPr>
                <w:sz w:val="16"/>
                <w:szCs w:val="16"/>
                <w:lang w:val="nb-NO"/>
              </w:rPr>
              <w:t>fra tilkalling, når tilkalling finner sted i tidsrommet 08</w:t>
            </w:r>
            <w:r w:rsidR="004861D6" w:rsidRPr="00FE3DC4">
              <w:rPr>
                <w:sz w:val="16"/>
                <w:szCs w:val="16"/>
                <w:lang w:val="nb-NO"/>
              </w:rPr>
              <w:t>:</w:t>
            </w:r>
            <w:r w:rsidRPr="00FE3DC4">
              <w:rPr>
                <w:sz w:val="16"/>
                <w:szCs w:val="16"/>
                <w:lang w:val="nb-NO"/>
              </w:rPr>
              <w:t>00-16</w:t>
            </w:r>
            <w:r w:rsidR="004861D6" w:rsidRPr="00FE3DC4">
              <w:rPr>
                <w:sz w:val="16"/>
                <w:szCs w:val="16"/>
                <w:lang w:val="nb-NO"/>
              </w:rPr>
              <w:t>:</w:t>
            </w:r>
            <w:r w:rsidRPr="00FE3DC4">
              <w:rPr>
                <w:sz w:val="16"/>
                <w:szCs w:val="16"/>
                <w:lang w:val="nb-NO"/>
              </w:rPr>
              <w:t xml:space="preserve">00 på vanlige hverdager. Responstiden regnes fra Leverandøren mottar tilkalling fra Kunden, men likevel slik at tid utenom normal arbeidstid (perioden 16:00-08:00 og fredag klokken 16:00 til mandag klokken 08:00) ikke medregnes. Skjer ikke fremmøte i tide, skal det gis kompensasjon, med kr 450.- per time forsinket fremmøte, begrenset oppad til 5 % av total avtalepris. Eventuell kompensasjon for forsinket fremmøte kommer til fratrekk på faktura for oppdraget. Avtalt responstid er spesifisert i Vedlegg B Omfang og priser. </w:t>
            </w:r>
          </w:p>
        </w:tc>
        <w:tc>
          <w:tcPr>
            <w:tcW w:w="3627" w:type="dxa"/>
          </w:tcPr>
          <w:p w:rsidR="00177A02" w:rsidRPr="00FE3DC4" w:rsidRDefault="00890E5C" w:rsidP="004861D6">
            <w:pPr>
              <w:pStyle w:val="Contractstyle"/>
              <w:ind w:left="0"/>
              <w:rPr>
                <w:lang w:val="nb-NO"/>
              </w:rPr>
            </w:pPr>
            <w:r w:rsidRPr="00FE3DC4">
              <w:rPr>
                <w:sz w:val="16"/>
                <w:szCs w:val="16"/>
                <w:lang w:val="nb-NO"/>
              </w:rPr>
              <w:t>En kvalifisert serviceingeniør skal være på sykehuset innen avtalt responstidsgaranti</w:t>
            </w:r>
            <w:r w:rsidRPr="00FE3DC4">
              <w:rPr>
                <w:lang w:val="nb-NO"/>
              </w:rPr>
              <w:t xml:space="preserve"> </w:t>
            </w:r>
            <w:r w:rsidRPr="00FE3DC4">
              <w:rPr>
                <w:sz w:val="16"/>
                <w:szCs w:val="16"/>
                <w:lang w:val="nb-NO"/>
              </w:rPr>
              <w:t xml:space="preserve">fra tilkalling, når tilkalling finner sted i tidsrommet </w:t>
            </w:r>
            <w:r w:rsidRPr="00FE3DC4">
              <w:rPr>
                <w:b/>
                <w:sz w:val="16"/>
                <w:szCs w:val="16"/>
                <w:lang w:val="nb-NO"/>
              </w:rPr>
              <w:t>0</w:t>
            </w:r>
            <w:r w:rsidR="004861D6" w:rsidRPr="00FE3DC4">
              <w:rPr>
                <w:b/>
                <w:sz w:val="16"/>
                <w:szCs w:val="16"/>
                <w:lang w:val="nb-NO"/>
              </w:rPr>
              <w:t>7:</w:t>
            </w:r>
            <w:r w:rsidRPr="00FE3DC4">
              <w:rPr>
                <w:b/>
                <w:sz w:val="16"/>
                <w:szCs w:val="16"/>
                <w:lang w:val="nb-NO"/>
              </w:rPr>
              <w:t>00-1</w:t>
            </w:r>
            <w:r w:rsidR="004861D6" w:rsidRPr="00FE3DC4">
              <w:rPr>
                <w:b/>
                <w:sz w:val="16"/>
                <w:szCs w:val="16"/>
                <w:lang w:val="nb-NO"/>
              </w:rPr>
              <w:t>5:</w:t>
            </w:r>
            <w:r w:rsidRPr="00FE3DC4">
              <w:rPr>
                <w:b/>
                <w:sz w:val="16"/>
                <w:szCs w:val="16"/>
                <w:lang w:val="nb-NO"/>
              </w:rPr>
              <w:t>00</w:t>
            </w:r>
            <w:r w:rsidRPr="00FE3DC4">
              <w:rPr>
                <w:sz w:val="16"/>
                <w:szCs w:val="16"/>
                <w:lang w:val="nb-NO"/>
              </w:rPr>
              <w:t xml:space="preserve"> på vanlige hverdager. Responstiden regnes fra Leverandøren mottar tilkalling fra Kunden, men likevel slik at tid utenom normal arbeidstid (perioden </w:t>
            </w:r>
            <w:r w:rsidRPr="00FE3DC4">
              <w:rPr>
                <w:b/>
                <w:sz w:val="16"/>
                <w:szCs w:val="16"/>
                <w:lang w:val="nb-NO"/>
              </w:rPr>
              <w:t>1</w:t>
            </w:r>
            <w:r w:rsidR="004861D6" w:rsidRPr="00FE3DC4">
              <w:rPr>
                <w:b/>
                <w:sz w:val="16"/>
                <w:szCs w:val="16"/>
                <w:lang w:val="nb-NO"/>
              </w:rPr>
              <w:t>5</w:t>
            </w:r>
            <w:r w:rsidRPr="00FE3DC4">
              <w:rPr>
                <w:b/>
                <w:sz w:val="16"/>
                <w:szCs w:val="16"/>
                <w:lang w:val="nb-NO"/>
              </w:rPr>
              <w:t>:00-0</w:t>
            </w:r>
            <w:r w:rsidR="004861D6" w:rsidRPr="00FE3DC4">
              <w:rPr>
                <w:b/>
                <w:sz w:val="16"/>
                <w:szCs w:val="16"/>
                <w:lang w:val="nb-NO"/>
              </w:rPr>
              <w:t>7</w:t>
            </w:r>
            <w:r w:rsidRPr="00FE3DC4">
              <w:rPr>
                <w:b/>
                <w:sz w:val="16"/>
                <w:szCs w:val="16"/>
                <w:lang w:val="nb-NO"/>
              </w:rPr>
              <w:t>:00</w:t>
            </w:r>
            <w:r w:rsidRPr="00FE3DC4">
              <w:rPr>
                <w:sz w:val="16"/>
                <w:szCs w:val="16"/>
                <w:lang w:val="nb-NO"/>
              </w:rPr>
              <w:t xml:space="preserve"> og fredag klokken </w:t>
            </w:r>
            <w:r w:rsidRPr="00FE3DC4">
              <w:rPr>
                <w:b/>
                <w:sz w:val="16"/>
                <w:szCs w:val="16"/>
                <w:lang w:val="nb-NO"/>
              </w:rPr>
              <w:t>1</w:t>
            </w:r>
            <w:r w:rsidR="004861D6" w:rsidRPr="00FE3DC4">
              <w:rPr>
                <w:b/>
                <w:sz w:val="16"/>
                <w:szCs w:val="16"/>
                <w:lang w:val="nb-NO"/>
              </w:rPr>
              <w:t>5</w:t>
            </w:r>
            <w:r w:rsidRPr="00FE3DC4">
              <w:rPr>
                <w:b/>
                <w:sz w:val="16"/>
                <w:szCs w:val="16"/>
                <w:lang w:val="nb-NO"/>
              </w:rPr>
              <w:t>:00</w:t>
            </w:r>
            <w:r w:rsidRPr="00FE3DC4">
              <w:rPr>
                <w:sz w:val="16"/>
                <w:szCs w:val="16"/>
                <w:lang w:val="nb-NO"/>
              </w:rPr>
              <w:t xml:space="preserve"> til mandag klokken </w:t>
            </w:r>
            <w:r w:rsidRPr="00FE3DC4">
              <w:rPr>
                <w:b/>
                <w:sz w:val="16"/>
                <w:szCs w:val="16"/>
                <w:lang w:val="nb-NO"/>
              </w:rPr>
              <w:t>0</w:t>
            </w:r>
            <w:r w:rsidR="004861D6" w:rsidRPr="00FE3DC4">
              <w:rPr>
                <w:b/>
                <w:sz w:val="16"/>
                <w:szCs w:val="16"/>
                <w:lang w:val="nb-NO"/>
              </w:rPr>
              <w:t>7</w:t>
            </w:r>
            <w:r w:rsidRPr="00FE3DC4">
              <w:rPr>
                <w:b/>
                <w:sz w:val="16"/>
                <w:szCs w:val="16"/>
                <w:lang w:val="nb-NO"/>
              </w:rPr>
              <w:t>:00</w:t>
            </w:r>
            <w:r w:rsidRPr="00FE3DC4">
              <w:rPr>
                <w:sz w:val="16"/>
                <w:szCs w:val="16"/>
                <w:lang w:val="nb-NO"/>
              </w:rPr>
              <w:t xml:space="preserve">) ikke medregnes. Skjer ikke fremmøte i tide, skal det gis kompensasjon, med kr </w:t>
            </w:r>
            <w:r w:rsidRPr="00FE3DC4">
              <w:rPr>
                <w:b/>
                <w:sz w:val="16"/>
                <w:szCs w:val="16"/>
                <w:lang w:val="nb-NO"/>
              </w:rPr>
              <w:t>600</w:t>
            </w:r>
            <w:r w:rsidRPr="00FE3DC4">
              <w:rPr>
                <w:sz w:val="16"/>
                <w:szCs w:val="16"/>
                <w:lang w:val="nb-NO"/>
              </w:rPr>
              <w:t xml:space="preserve">.- per time forsinket fremmøte, begrenset oppad til </w:t>
            </w:r>
            <w:r w:rsidRPr="00FE3DC4">
              <w:rPr>
                <w:b/>
                <w:sz w:val="16"/>
                <w:szCs w:val="16"/>
                <w:lang w:val="nb-NO"/>
              </w:rPr>
              <w:t>10</w:t>
            </w:r>
            <w:r w:rsidRPr="00FE3DC4">
              <w:rPr>
                <w:sz w:val="16"/>
                <w:szCs w:val="16"/>
                <w:lang w:val="nb-NO"/>
              </w:rPr>
              <w:t> % av total avtalepris. Eventuell kompensasjon for forsinket fremmøte kommer til fratrekk på faktura for oppdraget. Avtalt responstid er spesifisert i Vedlegg B Omfang og priser.</w:t>
            </w:r>
          </w:p>
        </w:tc>
      </w:tr>
      <w:tr w:rsidR="00270BC0" w:rsidRPr="00FE3DC4" w:rsidTr="00890E5C">
        <w:tc>
          <w:tcPr>
            <w:tcW w:w="925" w:type="dxa"/>
          </w:tcPr>
          <w:p w:rsidR="00270BC0" w:rsidRPr="00FE3DC4" w:rsidRDefault="00270BC0" w:rsidP="00177A02">
            <w:pPr>
              <w:pStyle w:val="Contractstyle"/>
              <w:ind w:left="0"/>
              <w:rPr>
                <w:lang w:val="nb-NO"/>
              </w:rPr>
            </w:pPr>
            <w:r w:rsidRPr="00FE3DC4">
              <w:rPr>
                <w:lang w:val="nb-NO"/>
              </w:rPr>
              <w:t>3.7</w:t>
            </w:r>
          </w:p>
        </w:tc>
        <w:tc>
          <w:tcPr>
            <w:tcW w:w="873" w:type="dxa"/>
          </w:tcPr>
          <w:p w:rsidR="00270BC0" w:rsidRPr="00FE3DC4" w:rsidRDefault="00270BC0" w:rsidP="00177A02">
            <w:pPr>
              <w:pStyle w:val="Contractstyle"/>
              <w:ind w:left="0"/>
              <w:rPr>
                <w:lang w:val="nb-NO"/>
              </w:rPr>
            </w:pPr>
            <w:r w:rsidRPr="00FE3DC4">
              <w:rPr>
                <w:lang w:val="nb-NO"/>
              </w:rPr>
              <w:t>1</w:t>
            </w:r>
          </w:p>
        </w:tc>
        <w:tc>
          <w:tcPr>
            <w:tcW w:w="3686" w:type="dxa"/>
          </w:tcPr>
          <w:p w:rsidR="00270BC0" w:rsidRPr="00FE3DC4" w:rsidRDefault="00270BC0" w:rsidP="00177A02">
            <w:pPr>
              <w:pStyle w:val="Contractstyle"/>
              <w:ind w:left="0"/>
              <w:rPr>
                <w:sz w:val="16"/>
                <w:szCs w:val="16"/>
                <w:lang w:val="nb-NO"/>
              </w:rPr>
            </w:pPr>
            <w:r w:rsidRPr="00FE3DC4">
              <w:rPr>
                <w:sz w:val="16"/>
                <w:szCs w:val="16"/>
                <w:lang w:val="nb-NO"/>
              </w:rPr>
              <w:t>Leverandøren skal gi minimum 3 måneders garanti på utført arbeid og eventuelle deler som er skiftet i forbindelse med reparasjoner/ service</w:t>
            </w:r>
          </w:p>
        </w:tc>
        <w:tc>
          <w:tcPr>
            <w:tcW w:w="3627" w:type="dxa"/>
          </w:tcPr>
          <w:p w:rsidR="00270BC0" w:rsidRPr="00FE3DC4" w:rsidRDefault="00270BC0" w:rsidP="009B0ED0">
            <w:pPr>
              <w:pStyle w:val="Contractstyle"/>
              <w:ind w:left="0"/>
              <w:rPr>
                <w:sz w:val="16"/>
                <w:szCs w:val="16"/>
                <w:lang w:val="nb-NO"/>
              </w:rPr>
            </w:pPr>
            <w:r w:rsidRPr="00FE3DC4">
              <w:rPr>
                <w:sz w:val="16"/>
                <w:szCs w:val="16"/>
                <w:lang w:val="nb-NO"/>
              </w:rPr>
              <w:t xml:space="preserve">Leverandøren skal gi minimum </w:t>
            </w:r>
            <w:r w:rsidRPr="00FE3DC4">
              <w:rPr>
                <w:b/>
                <w:sz w:val="16"/>
                <w:szCs w:val="16"/>
                <w:lang w:val="nb-NO"/>
              </w:rPr>
              <w:t>2</w:t>
            </w:r>
            <w:r w:rsidRPr="00FE3DC4">
              <w:rPr>
                <w:sz w:val="16"/>
                <w:szCs w:val="16"/>
                <w:lang w:val="nb-NO"/>
              </w:rPr>
              <w:t xml:space="preserve"> måneders garanti på utført arbeid og eventuelle deler som er skiftet i forbindelse med reparasjoner/ service</w:t>
            </w:r>
          </w:p>
        </w:tc>
      </w:tr>
    </w:tbl>
    <w:p w:rsidR="00030DCC" w:rsidRPr="00FE3DC4" w:rsidRDefault="00030DCC" w:rsidP="00030DCC">
      <w:pPr>
        <w:pStyle w:val="Contractstyle"/>
        <w:rPr>
          <w:lang w:val="nb-NO"/>
        </w:rPr>
      </w:pPr>
      <w:r w:rsidRPr="00FE3DC4">
        <w:rPr>
          <w:lang w:val="nb-NO"/>
        </w:rPr>
        <w:lastRenderedPageBreak/>
        <w:t xml:space="preserve"> </w:t>
      </w:r>
    </w:p>
    <w:p w:rsidR="00E74497" w:rsidRPr="00FE3DC4" w:rsidRDefault="00E74497" w:rsidP="00E74497">
      <w:pPr>
        <w:pStyle w:val="Overskrift3"/>
        <w:rPr>
          <w:lang w:val="nb-NO"/>
        </w:rPr>
      </w:pPr>
      <w:r w:rsidRPr="00FE3DC4">
        <w:rPr>
          <w:lang w:val="nb-NO"/>
        </w:rPr>
        <w:t>Til slutt</w:t>
      </w:r>
      <w:r w:rsidR="00B910AF" w:rsidRPr="00FE3DC4">
        <w:rPr>
          <w:lang w:val="nb-NO"/>
        </w:rPr>
        <w:t xml:space="preserve"> for hoveddokument/lokal </w:t>
      </w:r>
      <w:r w:rsidR="00977BE6" w:rsidRPr="00FE3DC4">
        <w:rPr>
          <w:lang w:val="nb-NO"/>
        </w:rPr>
        <w:t>avtale</w:t>
      </w:r>
    </w:p>
    <w:p w:rsidR="003049C3" w:rsidRPr="00FE3DC4" w:rsidRDefault="00E74497" w:rsidP="006D3B27">
      <w:pPr>
        <w:pStyle w:val="Contractstyle"/>
        <w:numPr>
          <w:ilvl w:val="0"/>
          <w:numId w:val="24"/>
        </w:numPr>
        <w:spacing w:before="0" w:after="0"/>
        <w:rPr>
          <w:lang w:val="nb-NO"/>
        </w:rPr>
      </w:pPr>
      <w:r w:rsidRPr="00FE3DC4">
        <w:rPr>
          <w:lang w:val="nb-NO"/>
        </w:rPr>
        <w:t>Oppdater innholdsfortegnelsen på side 2, da sideantallet kan ha blitt endret etter utfylling av elementene i lokal avtale.</w:t>
      </w:r>
      <w:r w:rsidR="003049C3" w:rsidRPr="00FE3DC4">
        <w:rPr>
          <w:lang w:val="nb-NO"/>
        </w:rPr>
        <w:t xml:space="preserve"> </w:t>
      </w:r>
    </w:p>
    <w:p w:rsidR="003049C3" w:rsidRPr="00FE3DC4" w:rsidRDefault="00270BC0" w:rsidP="007E759F">
      <w:pPr>
        <w:pStyle w:val="Overskrift2"/>
        <w:rPr>
          <w:lang w:val="nb-NO"/>
        </w:rPr>
      </w:pPr>
      <w:bookmarkStart w:id="7" w:name="_Toc121713142"/>
      <w:bookmarkStart w:id="8" w:name="_Toc170008927"/>
      <w:bookmarkStart w:id="9" w:name="_Toc453591097"/>
      <w:r w:rsidRPr="00FE3DC4">
        <w:rPr>
          <w:lang w:val="nb-NO"/>
        </w:rPr>
        <w:t>Vedlegg A Serviceavtale HSØ, generelle bestemmelser</w:t>
      </w:r>
      <w:bookmarkEnd w:id="7"/>
      <w:bookmarkEnd w:id="8"/>
      <w:bookmarkEnd w:id="9"/>
    </w:p>
    <w:p w:rsidR="003049C3" w:rsidRPr="00FE3DC4" w:rsidRDefault="00270BC0">
      <w:pPr>
        <w:pStyle w:val="Contractstyle"/>
        <w:rPr>
          <w:lang w:val="nb-NO"/>
        </w:rPr>
      </w:pPr>
      <w:r w:rsidRPr="00FE3DC4">
        <w:rPr>
          <w:lang w:val="nb-NO"/>
        </w:rPr>
        <w:t>Ingen endringer foretas i dette vedlegget</w:t>
      </w:r>
    </w:p>
    <w:p w:rsidR="003049C3" w:rsidRPr="00FE3DC4" w:rsidRDefault="00270BC0" w:rsidP="007E759F">
      <w:pPr>
        <w:pStyle w:val="Overskrift2"/>
        <w:rPr>
          <w:lang w:val="nb-NO"/>
        </w:rPr>
      </w:pPr>
      <w:bookmarkStart w:id="10" w:name="_Omfang_av_vedlikehold"/>
      <w:bookmarkStart w:id="11" w:name="_Toc508433076"/>
      <w:bookmarkStart w:id="12" w:name="_Toc121713152"/>
      <w:bookmarkStart w:id="13" w:name="_Toc170008942"/>
      <w:bookmarkStart w:id="14" w:name="_Toc453591098"/>
      <w:bookmarkEnd w:id="10"/>
      <w:r w:rsidRPr="00FE3DC4">
        <w:rPr>
          <w:lang w:val="nb-NO"/>
        </w:rPr>
        <w:t>Vedlegg B Omfang og priser</w:t>
      </w:r>
      <w:bookmarkEnd w:id="11"/>
      <w:bookmarkEnd w:id="12"/>
      <w:bookmarkEnd w:id="13"/>
      <w:bookmarkEnd w:id="14"/>
    </w:p>
    <w:p w:rsidR="00F616CA" w:rsidRPr="00FE3DC4" w:rsidRDefault="00F616CA" w:rsidP="00067D2F">
      <w:pPr>
        <w:ind w:left="714"/>
        <w:rPr>
          <w:sz w:val="22"/>
        </w:rPr>
      </w:pPr>
      <w:r w:rsidRPr="00FE3DC4">
        <w:rPr>
          <w:sz w:val="22"/>
        </w:rPr>
        <w:t>Oppdater dokument til spesifikk avtale</w:t>
      </w:r>
    </w:p>
    <w:p w:rsidR="003049C3" w:rsidRPr="00FE3DC4" w:rsidRDefault="00F616CA" w:rsidP="00B83785">
      <w:pPr>
        <w:pStyle w:val="Listeavsnitt"/>
        <w:numPr>
          <w:ilvl w:val="0"/>
          <w:numId w:val="24"/>
        </w:numPr>
        <w:rPr>
          <w:sz w:val="22"/>
          <w:szCs w:val="22"/>
        </w:rPr>
      </w:pPr>
      <w:r w:rsidRPr="00FE3DC4">
        <w:rPr>
          <w:sz w:val="22"/>
          <w:szCs w:val="22"/>
        </w:rPr>
        <w:t>Fyll ut unikt avtalenummer i topptekst</w:t>
      </w:r>
    </w:p>
    <w:p w:rsidR="007E759F" w:rsidRPr="00FE3DC4" w:rsidRDefault="00A132A2" w:rsidP="007E759F">
      <w:pPr>
        <w:pStyle w:val="Overskrift3"/>
        <w:rPr>
          <w:lang w:val="nb-NO"/>
        </w:rPr>
      </w:pPr>
      <w:r w:rsidRPr="00FE3DC4">
        <w:rPr>
          <w:lang w:val="nb-NO"/>
        </w:rPr>
        <w:t xml:space="preserve">1 </w:t>
      </w:r>
      <w:r w:rsidR="007E759F" w:rsidRPr="00FE3DC4">
        <w:rPr>
          <w:lang w:val="nb-NO"/>
        </w:rPr>
        <w:t>Omfang og vedlikeholdsnivå</w:t>
      </w:r>
    </w:p>
    <w:p w:rsidR="007E759F" w:rsidRPr="00FE3DC4" w:rsidRDefault="007E759F" w:rsidP="007E759F">
      <w:pPr>
        <w:pStyle w:val="Contractstyle"/>
        <w:rPr>
          <w:lang w:val="nb-NO"/>
        </w:rPr>
      </w:pPr>
      <w:r w:rsidRPr="00FE3DC4">
        <w:rPr>
          <w:lang w:val="nb-NO"/>
        </w:rPr>
        <w:t>Fyll ut Tabell B1:</w:t>
      </w:r>
    </w:p>
    <w:p w:rsidR="007E759F" w:rsidRPr="00FE3DC4" w:rsidRDefault="007E759F" w:rsidP="00B83785">
      <w:pPr>
        <w:pStyle w:val="Contractstyle"/>
        <w:numPr>
          <w:ilvl w:val="0"/>
          <w:numId w:val="24"/>
        </w:numPr>
        <w:spacing w:before="0"/>
        <w:rPr>
          <w:lang w:val="nb-NO"/>
        </w:rPr>
      </w:pPr>
      <w:r w:rsidRPr="00FE3DC4">
        <w:rPr>
          <w:lang w:val="nb-NO"/>
        </w:rPr>
        <w:t>Utstyrsinformasjon</w:t>
      </w:r>
    </w:p>
    <w:p w:rsidR="007E759F" w:rsidRPr="00FE3DC4" w:rsidRDefault="007E759F" w:rsidP="00B83785">
      <w:pPr>
        <w:pStyle w:val="Contractstyle"/>
        <w:numPr>
          <w:ilvl w:val="0"/>
          <w:numId w:val="24"/>
        </w:numPr>
        <w:spacing w:before="0"/>
        <w:rPr>
          <w:lang w:val="nb-NO"/>
        </w:rPr>
      </w:pPr>
      <w:r w:rsidRPr="00FE3DC4">
        <w:rPr>
          <w:lang w:val="nb-NO"/>
        </w:rPr>
        <w:t>Vedlikeholdsnivå</w:t>
      </w:r>
    </w:p>
    <w:p w:rsidR="007E759F" w:rsidRPr="00FE3DC4" w:rsidRDefault="007E759F" w:rsidP="00B83785">
      <w:pPr>
        <w:pStyle w:val="Contractstyle"/>
        <w:numPr>
          <w:ilvl w:val="0"/>
          <w:numId w:val="24"/>
        </w:numPr>
        <w:spacing w:before="0"/>
        <w:rPr>
          <w:lang w:val="nb-NO"/>
        </w:rPr>
      </w:pPr>
      <w:r w:rsidRPr="00FE3DC4">
        <w:rPr>
          <w:lang w:val="nb-NO"/>
        </w:rPr>
        <w:t>Antall servicebesøk pr år</w:t>
      </w:r>
    </w:p>
    <w:p w:rsidR="007E759F" w:rsidRPr="00FE3DC4" w:rsidRDefault="007E759F" w:rsidP="00B83785">
      <w:pPr>
        <w:pStyle w:val="Contractstyle"/>
        <w:numPr>
          <w:ilvl w:val="0"/>
          <w:numId w:val="24"/>
        </w:numPr>
        <w:spacing w:before="0"/>
        <w:rPr>
          <w:lang w:val="nb-NO"/>
        </w:rPr>
      </w:pPr>
      <w:r w:rsidRPr="00FE3DC4">
        <w:rPr>
          <w:lang w:val="nb-NO"/>
        </w:rPr>
        <w:t>Vedlikeholdspris pr enhet</w:t>
      </w:r>
    </w:p>
    <w:p w:rsidR="007E759F" w:rsidRPr="00FE3DC4" w:rsidRDefault="007E759F" w:rsidP="00B83785">
      <w:pPr>
        <w:pStyle w:val="Contractstyle"/>
        <w:numPr>
          <w:ilvl w:val="0"/>
          <w:numId w:val="24"/>
        </w:numPr>
        <w:spacing w:before="0"/>
        <w:rPr>
          <w:lang w:val="nb-NO"/>
        </w:rPr>
      </w:pPr>
      <w:r w:rsidRPr="00FE3DC4">
        <w:rPr>
          <w:lang w:val="nb-NO"/>
        </w:rPr>
        <w:t>Responstidsgaranti (antall timer, eller N/A)</w:t>
      </w:r>
    </w:p>
    <w:p w:rsidR="007E759F" w:rsidRPr="00FE3DC4" w:rsidRDefault="007E759F" w:rsidP="00B83785">
      <w:pPr>
        <w:pStyle w:val="Contractstyle"/>
        <w:numPr>
          <w:ilvl w:val="0"/>
          <w:numId w:val="24"/>
        </w:numPr>
        <w:spacing w:before="0"/>
        <w:rPr>
          <w:lang w:val="nb-NO"/>
        </w:rPr>
      </w:pPr>
      <w:r w:rsidRPr="00FE3DC4">
        <w:rPr>
          <w:lang w:val="nb-NO"/>
        </w:rPr>
        <w:t>Unikt avtalenummer og avtalens totalpris pr år</w:t>
      </w:r>
    </w:p>
    <w:p w:rsidR="00A132A2" w:rsidRPr="00FE3DC4" w:rsidRDefault="00A132A2" w:rsidP="00FF72B1">
      <w:pPr>
        <w:pStyle w:val="Overskrift3"/>
        <w:rPr>
          <w:lang w:val="nb-NO"/>
        </w:rPr>
      </w:pPr>
      <w:r w:rsidRPr="00FE3DC4">
        <w:rPr>
          <w:lang w:val="nb-NO"/>
        </w:rPr>
        <w:t>1.1 Ytterligere beskrivelser eller unntak</w:t>
      </w:r>
    </w:p>
    <w:p w:rsidR="00A132A2" w:rsidRPr="00FE3DC4" w:rsidRDefault="00A132A2" w:rsidP="00A132A2">
      <w:pPr>
        <w:pStyle w:val="Contractstyle"/>
        <w:rPr>
          <w:lang w:val="nb-NO"/>
        </w:rPr>
      </w:pPr>
      <w:r w:rsidRPr="00FE3DC4">
        <w:rPr>
          <w:lang w:val="nb-NO"/>
        </w:rPr>
        <w:t xml:space="preserve">Her beskrives særlige bestemmelser for den spesifikke avtalen, for eksempel oppetidsgaranti. Legg gjerne inn tabell med oversikt over </w:t>
      </w:r>
      <w:r w:rsidR="00FE3DC4" w:rsidRPr="00FE3DC4">
        <w:rPr>
          <w:lang w:val="nb-NO"/>
        </w:rPr>
        <w:t>hvilken oppetidsgaranti som gjelder for hvilke utstyrstyper/-enheter, hvordan oppetiden beregnes, og hvordan brudd på oppetiden kompenseres.</w:t>
      </w:r>
    </w:p>
    <w:p w:rsidR="007E759F" w:rsidRPr="00FE3DC4" w:rsidRDefault="008B4202" w:rsidP="00FF72B1">
      <w:pPr>
        <w:pStyle w:val="Overskrift3"/>
        <w:rPr>
          <w:lang w:val="nb-NO"/>
        </w:rPr>
      </w:pPr>
      <w:r w:rsidRPr="00FE3DC4">
        <w:rPr>
          <w:lang w:val="nb-NO"/>
        </w:rPr>
        <w:t xml:space="preserve">2 </w:t>
      </w:r>
      <w:r w:rsidR="00FF72B1" w:rsidRPr="00FE3DC4">
        <w:rPr>
          <w:lang w:val="nb-NO"/>
        </w:rPr>
        <w:t>Priser for ytelser og materiell ut over det som er fastsatt i avtale</w:t>
      </w:r>
    </w:p>
    <w:p w:rsidR="00FF72B1" w:rsidRPr="00FE3DC4" w:rsidRDefault="00FF72B1" w:rsidP="00FF72B1">
      <w:pPr>
        <w:pStyle w:val="Contractstyle"/>
        <w:rPr>
          <w:lang w:val="nb-NO"/>
        </w:rPr>
      </w:pPr>
      <w:r w:rsidRPr="00FE3DC4">
        <w:rPr>
          <w:lang w:val="nb-NO"/>
        </w:rPr>
        <w:t>Som regel ikke behov for endringer.</w:t>
      </w:r>
    </w:p>
    <w:p w:rsidR="00FF72B1" w:rsidRPr="00FE3DC4" w:rsidRDefault="008B4202" w:rsidP="00FF72B1">
      <w:pPr>
        <w:pStyle w:val="Overskrift3"/>
        <w:rPr>
          <w:lang w:val="nb-NO"/>
        </w:rPr>
      </w:pPr>
      <w:r w:rsidRPr="00FE3DC4">
        <w:rPr>
          <w:lang w:val="nb-NO"/>
        </w:rPr>
        <w:t xml:space="preserve">2.1 </w:t>
      </w:r>
      <w:r w:rsidR="00FF72B1" w:rsidRPr="00FE3DC4">
        <w:rPr>
          <w:lang w:val="nb-NO"/>
        </w:rPr>
        <w:t>Priser for ytelser ut over avtalt vedlikeholdsnivå</w:t>
      </w:r>
    </w:p>
    <w:p w:rsidR="00FF72B1" w:rsidRPr="00FE3DC4" w:rsidRDefault="00FF72B1" w:rsidP="00B83785">
      <w:pPr>
        <w:pStyle w:val="Contractstyle"/>
        <w:numPr>
          <w:ilvl w:val="0"/>
          <w:numId w:val="25"/>
        </w:numPr>
        <w:rPr>
          <w:lang w:val="nb-NO"/>
        </w:rPr>
      </w:pPr>
      <w:r w:rsidRPr="00FE3DC4">
        <w:rPr>
          <w:lang w:val="nb-NO"/>
        </w:rPr>
        <w:t>Fyll ut Tabell B2</w:t>
      </w:r>
    </w:p>
    <w:p w:rsidR="00FF72B1" w:rsidRPr="00FE3DC4" w:rsidRDefault="008B4202" w:rsidP="00FF72B1">
      <w:pPr>
        <w:pStyle w:val="Overskrift3"/>
        <w:rPr>
          <w:lang w:val="nb-NO"/>
        </w:rPr>
      </w:pPr>
      <w:bookmarkStart w:id="15" w:name="_Toc354472284"/>
      <w:bookmarkStart w:id="16" w:name="_Toc170008961"/>
      <w:r w:rsidRPr="00FE3DC4">
        <w:rPr>
          <w:lang w:val="nb-NO"/>
        </w:rPr>
        <w:t xml:space="preserve">2.2 </w:t>
      </w:r>
      <w:r w:rsidR="00FF72B1" w:rsidRPr="00FE3DC4">
        <w:rPr>
          <w:lang w:val="nb-NO"/>
        </w:rPr>
        <w:t>Priser for reservedeler og annet materiell</w:t>
      </w:r>
      <w:bookmarkEnd w:id="15"/>
      <w:bookmarkEnd w:id="16"/>
    </w:p>
    <w:p w:rsidR="00FF72B1" w:rsidRPr="00FE3DC4" w:rsidRDefault="00FF72B1" w:rsidP="00B83785">
      <w:pPr>
        <w:pStyle w:val="Contractstyle"/>
        <w:numPr>
          <w:ilvl w:val="0"/>
          <w:numId w:val="25"/>
        </w:numPr>
        <w:rPr>
          <w:lang w:val="nb-NO"/>
        </w:rPr>
      </w:pPr>
      <w:r w:rsidRPr="00FE3DC4">
        <w:rPr>
          <w:lang w:val="nb-NO"/>
        </w:rPr>
        <w:t>Fyll ut Tabell B3 Prisliste</w:t>
      </w:r>
    </w:p>
    <w:p w:rsidR="009C4FDB" w:rsidRPr="00FE3DC4" w:rsidRDefault="009C4FDB" w:rsidP="009C4FDB">
      <w:pPr>
        <w:pStyle w:val="Overskrift2"/>
        <w:rPr>
          <w:lang w:val="nb-NO"/>
        </w:rPr>
      </w:pPr>
      <w:bookmarkStart w:id="17" w:name="_Toc453591099"/>
      <w:r w:rsidRPr="00FE3DC4">
        <w:rPr>
          <w:lang w:val="nb-NO"/>
        </w:rPr>
        <w:t>Vedlegg C Spesifikasjon av samarbeidsavtale, nivå 4</w:t>
      </w:r>
      <w:bookmarkEnd w:id="17"/>
    </w:p>
    <w:p w:rsidR="00FF72B1" w:rsidRPr="00FE3DC4" w:rsidRDefault="009C4FDB" w:rsidP="00FF72B1">
      <w:pPr>
        <w:pStyle w:val="Contractstyle"/>
        <w:rPr>
          <w:lang w:val="nb-NO"/>
        </w:rPr>
      </w:pPr>
      <w:r w:rsidRPr="00FE3DC4">
        <w:rPr>
          <w:lang w:val="nb-NO"/>
        </w:rPr>
        <w:t>Benyttes i tilfeller med spesielle avtaler om samarbeid. Det er ikke utarbeidet noen mal for denne type avtale.</w:t>
      </w:r>
    </w:p>
    <w:p w:rsidR="009C4FDB" w:rsidRPr="00FE3DC4" w:rsidRDefault="009C4FDB" w:rsidP="009C4FDB">
      <w:pPr>
        <w:pStyle w:val="Overskrift2"/>
        <w:rPr>
          <w:lang w:val="nb-NO"/>
        </w:rPr>
      </w:pPr>
      <w:bookmarkStart w:id="18" w:name="_Toc453591100"/>
      <w:r w:rsidRPr="00FE3DC4">
        <w:rPr>
          <w:lang w:val="nb-NO"/>
        </w:rPr>
        <w:t>Vedlegg D Taushetserklæring</w:t>
      </w:r>
      <w:bookmarkEnd w:id="18"/>
    </w:p>
    <w:p w:rsidR="009C4FDB" w:rsidRPr="00FE3DC4" w:rsidRDefault="009C4FDB" w:rsidP="00FF72B1">
      <w:pPr>
        <w:pStyle w:val="Contractstyle"/>
        <w:rPr>
          <w:lang w:val="nb-NO"/>
        </w:rPr>
      </w:pPr>
      <w:r w:rsidRPr="00FE3DC4">
        <w:rPr>
          <w:lang w:val="nb-NO"/>
        </w:rPr>
        <w:t>Benyttes etter behov og i henhold til krav og rutiner i hvert foretak.</w:t>
      </w:r>
      <w:r w:rsidR="006F04C3" w:rsidRPr="00FE3DC4">
        <w:rPr>
          <w:lang w:val="nb-NO"/>
        </w:rPr>
        <w:t xml:space="preserve"> </w:t>
      </w:r>
      <w:r w:rsidRPr="00FE3DC4">
        <w:rPr>
          <w:lang w:val="nb-NO"/>
        </w:rPr>
        <w:t>Fyll ut</w:t>
      </w:r>
      <w:r w:rsidR="006F04C3" w:rsidRPr="00FE3DC4">
        <w:rPr>
          <w:lang w:val="nb-NO"/>
        </w:rPr>
        <w:t>:</w:t>
      </w:r>
    </w:p>
    <w:p w:rsidR="009C4FDB" w:rsidRPr="00FE3DC4" w:rsidRDefault="009C4FDB" w:rsidP="00B83785">
      <w:pPr>
        <w:pStyle w:val="Contractstyle"/>
        <w:numPr>
          <w:ilvl w:val="0"/>
          <w:numId w:val="25"/>
        </w:numPr>
        <w:rPr>
          <w:lang w:val="nb-NO"/>
        </w:rPr>
      </w:pPr>
      <w:r w:rsidRPr="00FE3DC4">
        <w:rPr>
          <w:lang w:val="nb-NO"/>
        </w:rPr>
        <w:t>Navn, stilling firma</w:t>
      </w:r>
      <w:r w:rsidR="006F04C3" w:rsidRPr="00FE3DC4">
        <w:rPr>
          <w:lang w:val="nb-NO"/>
        </w:rPr>
        <w:t xml:space="preserve"> for person som skal signere taushetserklæringen</w:t>
      </w:r>
    </w:p>
    <w:p w:rsidR="009C4FDB" w:rsidRPr="00FE3DC4" w:rsidRDefault="009C4FDB" w:rsidP="00B83785">
      <w:pPr>
        <w:pStyle w:val="Contractstyle"/>
        <w:numPr>
          <w:ilvl w:val="0"/>
          <w:numId w:val="25"/>
        </w:numPr>
        <w:rPr>
          <w:lang w:val="nb-NO"/>
        </w:rPr>
      </w:pPr>
      <w:r w:rsidRPr="00FE3DC4">
        <w:rPr>
          <w:lang w:val="nb-NO"/>
        </w:rPr>
        <w:t>Foretak/oppdragsgiver</w:t>
      </w:r>
    </w:p>
    <w:p w:rsidR="006F04C3" w:rsidRPr="00FE3DC4" w:rsidRDefault="006F04C3" w:rsidP="00B83785">
      <w:pPr>
        <w:pStyle w:val="Contractstyle"/>
        <w:numPr>
          <w:ilvl w:val="0"/>
          <w:numId w:val="25"/>
        </w:numPr>
        <w:rPr>
          <w:lang w:val="nb-NO"/>
        </w:rPr>
      </w:pPr>
      <w:r w:rsidRPr="00FE3DC4">
        <w:rPr>
          <w:lang w:val="nb-NO"/>
        </w:rPr>
        <w:t>Sted/dato</w:t>
      </w:r>
    </w:p>
    <w:p w:rsidR="006F04C3" w:rsidRPr="00FE3DC4" w:rsidRDefault="006F04C3" w:rsidP="00B83785">
      <w:pPr>
        <w:pStyle w:val="Contractstyle"/>
        <w:numPr>
          <w:ilvl w:val="0"/>
          <w:numId w:val="25"/>
        </w:numPr>
        <w:rPr>
          <w:lang w:val="nb-NO"/>
        </w:rPr>
      </w:pPr>
      <w:r w:rsidRPr="00FE3DC4">
        <w:rPr>
          <w:lang w:val="nb-NO"/>
        </w:rPr>
        <w:t>Navn med blokkbokstaver</w:t>
      </w:r>
    </w:p>
    <w:p w:rsidR="006F04C3" w:rsidRPr="00FE3DC4" w:rsidRDefault="006F04C3" w:rsidP="00B83785">
      <w:pPr>
        <w:pStyle w:val="Contractstyle"/>
        <w:numPr>
          <w:ilvl w:val="0"/>
          <w:numId w:val="25"/>
        </w:numPr>
        <w:rPr>
          <w:lang w:val="nb-NO"/>
        </w:rPr>
      </w:pPr>
      <w:r w:rsidRPr="00FE3DC4">
        <w:rPr>
          <w:lang w:val="nb-NO"/>
        </w:rPr>
        <w:lastRenderedPageBreak/>
        <w:t>Signatur fra person som skal utføre tjenesteoppdrag</w:t>
      </w:r>
    </w:p>
    <w:p w:rsidR="00D000C7" w:rsidRPr="00FE3DC4" w:rsidRDefault="00D000C7" w:rsidP="00D000C7">
      <w:pPr>
        <w:pStyle w:val="Overskrift2"/>
        <w:rPr>
          <w:lang w:val="nb-NO"/>
        </w:rPr>
      </w:pPr>
      <w:bookmarkStart w:id="19" w:name="_Toc453591101"/>
      <w:r w:rsidRPr="00FE3DC4">
        <w:rPr>
          <w:lang w:val="nb-NO"/>
        </w:rPr>
        <w:t>Vedlegg E Databehandleravtale</w:t>
      </w:r>
      <w:bookmarkEnd w:id="19"/>
    </w:p>
    <w:p w:rsidR="00D000C7" w:rsidRPr="00FE3DC4" w:rsidRDefault="00B15F49" w:rsidP="00D000C7">
      <w:pPr>
        <w:pStyle w:val="Contractstyle"/>
        <w:rPr>
          <w:lang w:val="nb-NO"/>
        </w:rPr>
      </w:pPr>
      <w:r w:rsidRPr="00FE3DC4">
        <w:rPr>
          <w:lang w:val="nb-NO"/>
        </w:rPr>
        <w:t>Settes opp i henhold til f</w:t>
      </w:r>
      <w:r w:rsidR="00D000C7" w:rsidRPr="00FE3DC4">
        <w:rPr>
          <w:lang w:val="nb-NO"/>
        </w:rPr>
        <w:t xml:space="preserve">oretakets rutiner dersom eksterne skal behandle person- og helseopplysninger på vegne av </w:t>
      </w:r>
      <w:r w:rsidRPr="00FE3DC4">
        <w:rPr>
          <w:lang w:val="nb-NO"/>
        </w:rPr>
        <w:t>f</w:t>
      </w:r>
      <w:r w:rsidR="00D000C7" w:rsidRPr="00FE3DC4">
        <w:rPr>
          <w:lang w:val="nb-NO"/>
        </w:rPr>
        <w:t>oretaket. Mal for databehandleravtale er foreløpig ikke utarbeidet.</w:t>
      </w:r>
    </w:p>
    <w:p w:rsidR="00D000C7" w:rsidRPr="00FE3DC4" w:rsidRDefault="00D000C7" w:rsidP="00D000C7">
      <w:pPr>
        <w:pStyle w:val="Overskrift2"/>
        <w:rPr>
          <w:lang w:val="nb-NO"/>
        </w:rPr>
      </w:pPr>
      <w:bookmarkStart w:id="20" w:name="_Toc453591102"/>
      <w:r w:rsidRPr="00FE3DC4">
        <w:rPr>
          <w:lang w:val="nb-NO"/>
        </w:rPr>
        <w:t>Vedlegg F Endringsavtale</w:t>
      </w:r>
      <w:bookmarkEnd w:id="20"/>
    </w:p>
    <w:p w:rsidR="00D000C7" w:rsidRPr="00FE3DC4" w:rsidRDefault="00D000C7" w:rsidP="00D000C7">
      <w:pPr>
        <w:pStyle w:val="Contractstyle"/>
        <w:rPr>
          <w:lang w:val="nb-NO"/>
        </w:rPr>
      </w:pPr>
      <w:r w:rsidRPr="00FE3DC4">
        <w:rPr>
          <w:lang w:val="nb-NO"/>
        </w:rPr>
        <w:t>Dersom det er behov for endringer i serviceavtalen etter at avtalen er signert, kan dette gjøres gjeldende ved at begge parter signerer en endringsavtale. Endringsavtalen blir da en del av hovedavtalen.</w:t>
      </w:r>
      <w:r w:rsidR="00C41BFC" w:rsidRPr="00FE3DC4">
        <w:rPr>
          <w:lang w:val="nb-NO"/>
        </w:rPr>
        <w:t xml:space="preserve"> En eventuell endringsavtale vil være av nyere dato enn tidligere avtaledokumenter, slik at den får forrang foran eldre dokumenter.</w:t>
      </w:r>
    </w:p>
    <w:sectPr w:rsidR="00D000C7" w:rsidRPr="00FE3DC4" w:rsidSect="000E3F7D">
      <w:headerReference w:type="default" r:id="rId8"/>
      <w:footerReference w:type="default" r:id="rId9"/>
      <w:headerReference w:type="first" r:id="rId10"/>
      <w:pgSz w:w="11906" w:h="16838" w:code="9"/>
      <w:pgMar w:top="1440" w:right="851" w:bottom="1440" w:left="1440" w:header="709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76DB" w:rsidRDefault="007C76DB">
      <w:r>
        <w:separator/>
      </w:r>
    </w:p>
  </w:endnote>
  <w:endnote w:type="continuationSeparator" w:id="0">
    <w:p w:rsidR="007C76DB" w:rsidRDefault="007C7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6DB" w:rsidRPr="000E3F7D" w:rsidRDefault="006C67EB" w:rsidP="00F36EB2">
    <w:pPr>
      <w:pStyle w:val="Bunntekst"/>
      <w:pBdr>
        <w:top w:val="single" w:sz="4" w:space="1" w:color="auto"/>
      </w:pBdr>
      <w:rPr>
        <w:rFonts w:asciiTheme="minorHAnsi" w:hAnsiTheme="minorHAnsi" w:cs="Arial"/>
        <w:szCs w:val="22"/>
        <w:lang w:val="nb-NO"/>
      </w:rPr>
    </w:pPr>
    <w:r>
      <w:rPr>
        <w:rFonts w:asciiTheme="minorHAnsi" w:hAnsiTheme="minorHAnsi" w:cs="Arial"/>
        <w:szCs w:val="22"/>
        <w:lang w:val="nb-NO"/>
      </w:rPr>
      <w:t>S</w:t>
    </w:r>
    <w:r w:rsidR="00F36EB2" w:rsidRPr="00F36EB2">
      <w:rPr>
        <w:rFonts w:asciiTheme="minorHAnsi" w:hAnsiTheme="minorHAnsi" w:cs="Arial"/>
        <w:szCs w:val="22"/>
        <w:lang w:val="nb-NO"/>
      </w:rPr>
      <w:t>erviceavtale</w:t>
    </w:r>
    <w:r>
      <w:rPr>
        <w:rFonts w:asciiTheme="minorHAnsi" w:hAnsiTheme="minorHAnsi" w:cs="Arial"/>
        <w:szCs w:val="22"/>
        <w:lang w:val="nb-NO"/>
      </w:rPr>
      <w:t xml:space="preserve"> Helse Sør-Øst, Veiledning</w:t>
    </w:r>
    <w:r w:rsidR="0087622A">
      <w:rPr>
        <w:rFonts w:asciiTheme="minorHAnsi" w:hAnsiTheme="minorHAnsi" w:cs="Arial"/>
        <w:szCs w:val="22"/>
        <w:lang w:val="nb-NO"/>
      </w:rPr>
      <w:t xml:space="preserve"> V 1.0 </w:t>
    </w:r>
    <w:r w:rsidR="0087622A">
      <w:rPr>
        <w:rFonts w:asciiTheme="minorHAnsi" w:hAnsiTheme="minorHAnsi" w:cs="Arial"/>
        <w:szCs w:val="22"/>
        <w:lang w:val="nb-NO"/>
      </w:rPr>
      <w:tab/>
    </w:r>
    <w:r w:rsidR="0087622A">
      <w:rPr>
        <w:rFonts w:asciiTheme="minorHAnsi" w:hAnsiTheme="minorHAnsi" w:cs="Arial"/>
        <w:szCs w:val="22"/>
        <w:lang w:val="nb-NO"/>
      </w:rPr>
      <w:tab/>
    </w:r>
    <w:r w:rsidR="0087622A">
      <w:rPr>
        <w:rFonts w:asciiTheme="minorHAnsi" w:hAnsiTheme="minorHAnsi" w:cs="Arial"/>
        <w:szCs w:val="22"/>
        <w:lang w:val="nb-NO"/>
      </w:rPr>
      <w:tab/>
    </w:r>
    <w:r w:rsidR="00F36EB2" w:rsidRPr="00F36EB2">
      <w:rPr>
        <w:rFonts w:asciiTheme="minorHAnsi" w:hAnsiTheme="minorHAnsi" w:cs="Arial"/>
        <w:szCs w:val="22"/>
        <w:lang w:val="nb-NO"/>
      </w:rPr>
      <w:t xml:space="preserve">Side </w:t>
    </w:r>
    <w:r w:rsidR="00F36EB2" w:rsidRPr="00F36EB2">
      <w:rPr>
        <w:rStyle w:val="Sidetall"/>
        <w:rFonts w:asciiTheme="minorHAnsi" w:hAnsiTheme="minorHAnsi" w:cs="Arial"/>
        <w:szCs w:val="22"/>
      </w:rPr>
      <w:fldChar w:fldCharType="begin"/>
    </w:r>
    <w:r w:rsidR="00F36EB2" w:rsidRPr="00F36EB2">
      <w:rPr>
        <w:rStyle w:val="Sidetall"/>
        <w:rFonts w:asciiTheme="minorHAnsi" w:hAnsiTheme="minorHAnsi" w:cs="Arial"/>
        <w:szCs w:val="22"/>
        <w:lang w:val="nb-NO"/>
      </w:rPr>
      <w:instrText xml:space="preserve"> PAGE </w:instrText>
    </w:r>
    <w:r w:rsidR="00F36EB2" w:rsidRPr="00F36EB2">
      <w:rPr>
        <w:rStyle w:val="Sidetall"/>
        <w:rFonts w:asciiTheme="minorHAnsi" w:hAnsiTheme="minorHAnsi" w:cs="Arial"/>
        <w:szCs w:val="22"/>
      </w:rPr>
      <w:fldChar w:fldCharType="separate"/>
    </w:r>
    <w:r w:rsidR="00141B62">
      <w:rPr>
        <w:rStyle w:val="Sidetall"/>
        <w:rFonts w:asciiTheme="minorHAnsi" w:hAnsiTheme="minorHAnsi" w:cs="Arial"/>
        <w:noProof/>
        <w:szCs w:val="22"/>
        <w:lang w:val="nb-NO"/>
      </w:rPr>
      <w:t>1</w:t>
    </w:r>
    <w:r w:rsidR="00F36EB2" w:rsidRPr="00F36EB2">
      <w:rPr>
        <w:rStyle w:val="Sidetall"/>
        <w:rFonts w:asciiTheme="minorHAnsi" w:hAnsiTheme="minorHAnsi" w:cs="Arial"/>
        <w:szCs w:val="22"/>
      </w:rPr>
      <w:fldChar w:fldCharType="end"/>
    </w:r>
    <w:r w:rsidR="0087622A">
      <w:rPr>
        <w:rStyle w:val="Sidetall"/>
        <w:rFonts w:asciiTheme="minorHAnsi" w:hAnsiTheme="minorHAnsi" w:cs="Arial"/>
        <w:szCs w:val="22"/>
        <w:lang w:val="nb-NO"/>
      </w:rPr>
      <w:t xml:space="preserve"> av 5</w:t>
    </w:r>
    <w:r w:rsidR="00F36EB2" w:rsidRPr="00F36EB2">
      <w:rPr>
        <w:rFonts w:asciiTheme="minorHAnsi" w:hAnsiTheme="minorHAnsi" w:cs="Arial"/>
        <w:szCs w:val="22"/>
        <w:lang w:val="nb-NO"/>
      </w:rPr>
      <w:tab/>
    </w:r>
    <w:r w:rsidR="00F36EB2" w:rsidRPr="00F36EB2">
      <w:rPr>
        <w:rFonts w:asciiTheme="minorHAnsi" w:hAnsiTheme="minorHAnsi" w:cs="Arial"/>
        <w:szCs w:val="22"/>
        <w:lang w:val="nb-NO"/>
      </w:rPr>
      <w:tab/>
    </w:r>
    <w:r w:rsidR="00F36EB2" w:rsidRPr="00F36EB2">
      <w:rPr>
        <w:rFonts w:asciiTheme="minorHAnsi" w:hAnsiTheme="minorHAnsi" w:cs="Arial"/>
        <w:szCs w:val="22"/>
        <w:lang w:val="nb-NO"/>
      </w:rPr>
      <w:tab/>
    </w:r>
    <w:r w:rsidR="007C76DB" w:rsidRPr="00F36EB2">
      <w:rPr>
        <w:rStyle w:val="Sidetall"/>
        <w:rFonts w:asciiTheme="minorHAnsi" w:hAnsiTheme="minorHAnsi" w:cs="Arial"/>
        <w:szCs w:val="22"/>
        <w:lang w:val="nb-NO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76DB" w:rsidRDefault="007C76DB">
      <w:r>
        <w:separator/>
      </w:r>
    </w:p>
  </w:footnote>
  <w:footnote w:type="continuationSeparator" w:id="0">
    <w:p w:rsidR="007C76DB" w:rsidRDefault="007C76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6DB" w:rsidRPr="007C76DB" w:rsidRDefault="000E3F7D" w:rsidP="007C76DB">
    <w:pPr>
      <w:pStyle w:val="Topptekst"/>
      <w:tabs>
        <w:tab w:val="clear" w:pos="4253"/>
        <w:tab w:val="clear" w:pos="9497"/>
        <w:tab w:val="right" w:pos="9639"/>
      </w:tabs>
      <w:spacing w:after="360"/>
    </w:pPr>
    <w:r>
      <w:rPr>
        <w:lang w:val="nb-NO" w:eastAsia="nb-NO"/>
      </w:rPr>
      <w:drawing>
        <wp:inline distT="0" distB="0" distL="0" distR="0" wp14:anchorId="058BE527" wp14:editId="62E2C855">
          <wp:extent cx="2407920" cy="519583"/>
          <wp:effectExtent l="0" t="0" r="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07920" cy="5195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6EB2" w:rsidRDefault="00F36EB2">
    <w:pPr>
      <w:pStyle w:val="Topptekst"/>
    </w:pPr>
    <w:r>
      <w:rPr>
        <w:lang w:val="nb-NO" w:eastAsia="nb-NO"/>
      </w:rPr>
      <w:drawing>
        <wp:inline distT="0" distB="0" distL="0" distR="0" wp14:anchorId="312C4371" wp14:editId="0A24025F">
          <wp:extent cx="2407920" cy="519583"/>
          <wp:effectExtent l="0" t="0" r="0" b="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07920" cy="5195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36EB2" w:rsidRDefault="00F36EB2">
    <w:pPr>
      <w:pStyle w:val="Topptekst"/>
    </w:pPr>
  </w:p>
  <w:p w:rsidR="00F36EB2" w:rsidRDefault="00F36EB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D5966B30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FFFFFFFF"/>
    <w:lvl w:ilvl="0">
      <w:start w:val="1"/>
      <w:numFmt w:val="decimal"/>
      <w:lvlText w:val="%1"/>
      <w:legacy w:legacy="1" w:legacySpace="120" w:legacyIndent="794"/>
      <w:lvlJc w:val="left"/>
      <w:pPr>
        <w:ind w:left="873" w:hanging="794"/>
      </w:pPr>
    </w:lvl>
    <w:lvl w:ilvl="1">
      <w:start w:val="1"/>
      <w:numFmt w:val="decimal"/>
      <w:lvlText w:val="%1.%2"/>
      <w:legacy w:legacy="1" w:legacySpace="120" w:legacyIndent="576"/>
      <w:lvlJc w:val="left"/>
      <w:pPr>
        <w:ind w:left="873" w:hanging="576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873" w:hanging="720"/>
      </w:pPr>
    </w:lvl>
    <w:lvl w:ilvl="3">
      <w:start w:val="1"/>
      <w:numFmt w:val="decimal"/>
      <w:lvlText w:val="%1.%2.%3.%4"/>
      <w:legacy w:legacy="1" w:legacySpace="120" w:legacyIndent="864"/>
      <w:lvlJc w:val="left"/>
      <w:pPr>
        <w:ind w:left="873" w:hanging="864"/>
      </w:pPr>
    </w:lvl>
    <w:lvl w:ilvl="4">
      <w:numFmt w:val="none"/>
      <w:lvlText w:val=""/>
      <w:lvlJc w:val="left"/>
    </w:lvl>
    <w:lvl w:ilvl="5">
      <w:start w:val="1"/>
      <w:numFmt w:val="decimal"/>
      <w:pStyle w:val="Overskrift6"/>
      <w:lvlText w:val=".%6"/>
      <w:legacy w:legacy="1" w:legacySpace="144" w:legacyIndent="0"/>
      <w:lvlJc w:val="left"/>
    </w:lvl>
    <w:lvl w:ilvl="6">
      <w:start w:val="1"/>
      <w:numFmt w:val="decimal"/>
      <w:pStyle w:val="Overskrift7"/>
      <w:lvlText w:val=".%6.%7"/>
      <w:legacy w:legacy="1" w:legacySpace="144" w:legacyIndent="0"/>
      <w:lvlJc w:val="left"/>
    </w:lvl>
    <w:lvl w:ilvl="7">
      <w:start w:val="1"/>
      <w:numFmt w:val="decimal"/>
      <w:pStyle w:val="Overskrift8"/>
      <w:lvlText w:val=".%6.%7.%8"/>
      <w:legacy w:legacy="1" w:legacySpace="144" w:legacyIndent="0"/>
      <w:lvlJc w:val="left"/>
    </w:lvl>
    <w:lvl w:ilvl="8">
      <w:start w:val="1"/>
      <w:numFmt w:val="decimal"/>
      <w:pStyle w:val="Overskrift9"/>
      <w:lvlText w:val=".%6.%7.%8.%9"/>
      <w:legacy w:legacy="1" w:legacySpace="144" w:legacyIndent="0"/>
      <w:lvlJc w:val="left"/>
    </w:lvl>
  </w:abstractNum>
  <w:abstractNum w:abstractNumId="2" w15:restartNumberingAfterBreak="0">
    <w:nsid w:val="02D601A3"/>
    <w:multiLevelType w:val="hybridMultilevel"/>
    <w:tmpl w:val="ED0C91EE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i w:val="0"/>
        <w:sz w:val="24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37811DC"/>
    <w:multiLevelType w:val="hybridMultilevel"/>
    <w:tmpl w:val="05561CC2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i w:val="0"/>
        <w:sz w:val="24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6CF422A"/>
    <w:multiLevelType w:val="hybridMultilevel"/>
    <w:tmpl w:val="EFFE8974"/>
    <w:lvl w:ilvl="0" w:tplc="041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10" w15:restartNumberingAfterBreak="0">
    <w:nsid w:val="24865929"/>
    <w:multiLevelType w:val="multilevel"/>
    <w:tmpl w:val="ECE0E30C"/>
    <w:lvl w:ilvl="0">
      <w:start w:val="1"/>
      <w:numFmt w:val="decimal"/>
      <w:pStyle w:val="Overskrift1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2A716E03"/>
    <w:multiLevelType w:val="hybridMultilevel"/>
    <w:tmpl w:val="83EC7E8A"/>
    <w:lvl w:ilvl="0" w:tplc="E146E1E4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  <w:b/>
        <w:i w:val="0"/>
        <w:sz w:val="24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EB10644"/>
    <w:multiLevelType w:val="hybridMultilevel"/>
    <w:tmpl w:val="4238D3AE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pacing w:val="-20"/>
        <w:kern w:val="16"/>
        <w:position w:val="0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201699"/>
    <w:multiLevelType w:val="hybridMultilevel"/>
    <w:tmpl w:val="BA5AAEDC"/>
    <w:lvl w:ilvl="0" w:tplc="E146E1E4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  <w:b/>
        <w:i w:val="0"/>
        <w:sz w:val="24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5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525F432D"/>
    <w:multiLevelType w:val="hybridMultilevel"/>
    <w:tmpl w:val="8F228E9C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5224E7B"/>
    <w:multiLevelType w:val="hybridMultilevel"/>
    <w:tmpl w:val="5B6A8EAA"/>
    <w:lvl w:ilvl="0" w:tplc="10F8772C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  <w:b/>
        <w:i w:val="0"/>
        <w:sz w:val="24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7C03A6E"/>
    <w:multiLevelType w:val="singleLevel"/>
    <w:tmpl w:val="7FF08596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9" w15:restartNumberingAfterBreak="0">
    <w:nsid w:val="5B760819"/>
    <w:multiLevelType w:val="hybridMultilevel"/>
    <w:tmpl w:val="B9684B5E"/>
    <w:lvl w:ilvl="0" w:tplc="E146E1E4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  <w:b/>
        <w:i w:val="0"/>
        <w:sz w:val="24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CAC0FA9"/>
    <w:multiLevelType w:val="hybridMultilevel"/>
    <w:tmpl w:val="83E43CC0"/>
    <w:lvl w:ilvl="0" w:tplc="E146E1E4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  <w:b/>
        <w:i w:val="0"/>
        <w:sz w:val="24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2" w15:restartNumberingAfterBreak="0">
    <w:nsid w:val="6648171A"/>
    <w:multiLevelType w:val="hybridMultilevel"/>
    <w:tmpl w:val="06FC3292"/>
    <w:lvl w:ilvl="0" w:tplc="E146E1E4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  <w:b/>
        <w:i w:val="0"/>
        <w:sz w:val="24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DAF2676"/>
    <w:multiLevelType w:val="hybridMultilevel"/>
    <w:tmpl w:val="6D720A84"/>
    <w:lvl w:ilvl="0" w:tplc="E146E1E4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  <w:b/>
        <w:i w:val="0"/>
        <w:sz w:val="24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5" w15:restartNumberingAfterBreak="0">
    <w:nsid w:val="72B560D5"/>
    <w:multiLevelType w:val="hybridMultilevel"/>
    <w:tmpl w:val="15363AAE"/>
    <w:lvl w:ilvl="0" w:tplc="E146E1E4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  <w:b/>
        <w:i w:val="0"/>
        <w:sz w:val="24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7FC87C8A"/>
    <w:multiLevelType w:val="hybridMultilevel"/>
    <w:tmpl w:val="0D9C5A4A"/>
    <w:lvl w:ilvl="0" w:tplc="0414000F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0"/>
  </w:num>
  <w:num w:numId="3">
    <w:abstractNumId w:val="26"/>
  </w:num>
  <w:num w:numId="4">
    <w:abstractNumId w:val="24"/>
  </w:num>
  <w:num w:numId="5">
    <w:abstractNumId w:val="14"/>
  </w:num>
  <w:num w:numId="6">
    <w:abstractNumId w:val="3"/>
  </w:num>
  <w:num w:numId="7">
    <w:abstractNumId w:val="9"/>
  </w:num>
  <w:num w:numId="8">
    <w:abstractNumId w:val="6"/>
  </w:num>
  <w:num w:numId="9">
    <w:abstractNumId w:val="15"/>
  </w:num>
  <w:num w:numId="10">
    <w:abstractNumId w:val="8"/>
  </w:num>
  <w:num w:numId="11">
    <w:abstractNumId w:val="21"/>
  </w:num>
  <w:num w:numId="12">
    <w:abstractNumId w:val="18"/>
  </w:num>
  <w:num w:numId="13">
    <w:abstractNumId w:val="4"/>
  </w:num>
  <w:num w:numId="14">
    <w:abstractNumId w:val="0"/>
  </w:num>
  <w:num w:numId="15">
    <w:abstractNumId w:val="27"/>
  </w:num>
  <w:num w:numId="16">
    <w:abstractNumId w:val="17"/>
  </w:num>
  <w:num w:numId="17">
    <w:abstractNumId w:val="16"/>
  </w:num>
  <w:num w:numId="18">
    <w:abstractNumId w:val="11"/>
  </w:num>
  <w:num w:numId="19">
    <w:abstractNumId w:val="5"/>
  </w:num>
  <w:num w:numId="20">
    <w:abstractNumId w:val="19"/>
  </w:num>
  <w:num w:numId="21">
    <w:abstractNumId w:val="2"/>
  </w:num>
  <w:num w:numId="22">
    <w:abstractNumId w:val="23"/>
  </w:num>
  <w:num w:numId="23">
    <w:abstractNumId w:val="22"/>
  </w:num>
  <w:num w:numId="24">
    <w:abstractNumId w:val="20"/>
  </w:num>
  <w:num w:numId="25">
    <w:abstractNumId w:val="13"/>
  </w:num>
  <w:num w:numId="26">
    <w:abstractNumId w:val="7"/>
  </w:num>
  <w:num w:numId="27">
    <w:abstractNumId w:val="12"/>
  </w:num>
  <w:num w:numId="28">
    <w:abstractNumId w:val="2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activeWritingStyle w:appName="MSWord" w:lang="en-GB" w:vendorID="8" w:dllVersion="513" w:checkStyle="1"/>
  <w:activeWritingStyle w:appName="MSWord" w:lang="en-AU" w:vendorID="8" w:dllVersion="513" w:checkStyle="1"/>
  <w:activeWritingStyle w:appName="MSWord" w:lang="de-DE" w:vendorID="9" w:dllVersion="512" w:checkStyle="1"/>
  <w:activeWritingStyle w:appName="MSWord" w:lang="nb-NO" w:vendorID="666" w:dllVersion="513" w:checkStyle="1"/>
  <w:activeWritingStyle w:appName="MSWord" w:lang="nb-NO" w:vendorID="22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20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53F"/>
    <w:rsid w:val="00004B07"/>
    <w:rsid w:val="00015B24"/>
    <w:rsid w:val="0002518B"/>
    <w:rsid w:val="00030DCC"/>
    <w:rsid w:val="0004564F"/>
    <w:rsid w:val="00052211"/>
    <w:rsid w:val="00052FD8"/>
    <w:rsid w:val="000603D9"/>
    <w:rsid w:val="00067D2F"/>
    <w:rsid w:val="00073550"/>
    <w:rsid w:val="00076925"/>
    <w:rsid w:val="00092B84"/>
    <w:rsid w:val="000C00D8"/>
    <w:rsid w:val="000D005D"/>
    <w:rsid w:val="000E3721"/>
    <w:rsid w:val="000E3F7D"/>
    <w:rsid w:val="000F4533"/>
    <w:rsid w:val="00101D37"/>
    <w:rsid w:val="00102601"/>
    <w:rsid w:val="00123CD3"/>
    <w:rsid w:val="00135339"/>
    <w:rsid w:val="00141B62"/>
    <w:rsid w:val="0015296F"/>
    <w:rsid w:val="00154C92"/>
    <w:rsid w:val="00172A0B"/>
    <w:rsid w:val="00177A02"/>
    <w:rsid w:val="001A1E2F"/>
    <w:rsid w:val="001A40A9"/>
    <w:rsid w:val="001A632B"/>
    <w:rsid w:val="001A6EEF"/>
    <w:rsid w:val="001B0A2C"/>
    <w:rsid w:val="001B3636"/>
    <w:rsid w:val="001E1E47"/>
    <w:rsid w:val="001E459C"/>
    <w:rsid w:val="00231F71"/>
    <w:rsid w:val="00234530"/>
    <w:rsid w:val="002424C2"/>
    <w:rsid w:val="002473E3"/>
    <w:rsid w:val="00253B5D"/>
    <w:rsid w:val="002572EF"/>
    <w:rsid w:val="002625A5"/>
    <w:rsid w:val="00267223"/>
    <w:rsid w:val="00270BC0"/>
    <w:rsid w:val="00286469"/>
    <w:rsid w:val="0029253E"/>
    <w:rsid w:val="0029514F"/>
    <w:rsid w:val="00296CC6"/>
    <w:rsid w:val="002A4B0C"/>
    <w:rsid w:val="002D2A75"/>
    <w:rsid w:val="002E26E2"/>
    <w:rsid w:val="003049C3"/>
    <w:rsid w:val="003173EE"/>
    <w:rsid w:val="00327E28"/>
    <w:rsid w:val="00340D0A"/>
    <w:rsid w:val="0036110B"/>
    <w:rsid w:val="003803C8"/>
    <w:rsid w:val="00380CD8"/>
    <w:rsid w:val="00381393"/>
    <w:rsid w:val="00393106"/>
    <w:rsid w:val="003A4C73"/>
    <w:rsid w:val="003B0EB9"/>
    <w:rsid w:val="003B3FA5"/>
    <w:rsid w:val="003D1A3D"/>
    <w:rsid w:val="003E4E4A"/>
    <w:rsid w:val="003F553F"/>
    <w:rsid w:val="00420325"/>
    <w:rsid w:val="0043147F"/>
    <w:rsid w:val="00447166"/>
    <w:rsid w:val="00452666"/>
    <w:rsid w:val="004861D6"/>
    <w:rsid w:val="004B0A35"/>
    <w:rsid w:val="004B2C56"/>
    <w:rsid w:val="004B3AC2"/>
    <w:rsid w:val="004E1CFA"/>
    <w:rsid w:val="004E5936"/>
    <w:rsid w:val="004F0DE1"/>
    <w:rsid w:val="005042CE"/>
    <w:rsid w:val="00505D3D"/>
    <w:rsid w:val="00512433"/>
    <w:rsid w:val="00515229"/>
    <w:rsid w:val="00523478"/>
    <w:rsid w:val="00526481"/>
    <w:rsid w:val="00527222"/>
    <w:rsid w:val="00542E1B"/>
    <w:rsid w:val="005434A3"/>
    <w:rsid w:val="00547951"/>
    <w:rsid w:val="005566FD"/>
    <w:rsid w:val="00574569"/>
    <w:rsid w:val="005C7E5A"/>
    <w:rsid w:val="005D65A8"/>
    <w:rsid w:val="005E1B1B"/>
    <w:rsid w:val="005E57C1"/>
    <w:rsid w:val="00601CCC"/>
    <w:rsid w:val="006165DB"/>
    <w:rsid w:val="00635E42"/>
    <w:rsid w:val="00670FCB"/>
    <w:rsid w:val="006831FF"/>
    <w:rsid w:val="00685E8D"/>
    <w:rsid w:val="006908D3"/>
    <w:rsid w:val="00693187"/>
    <w:rsid w:val="006B6D0E"/>
    <w:rsid w:val="006C67EB"/>
    <w:rsid w:val="006D3B27"/>
    <w:rsid w:val="006D49E4"/>
    <w:rsid w:val="006D58C8"/>
    <w:rsid w:val="006E2B5F"/>
    <w:rsid w:val="006E2F56"/>
    <w:rsid w:val="006F04C3"/>
    <w:rsid w:val="006F42AA"/>
    <w:rsid w:val="00701764"/>
    <w:rsid w:val="00703283"/>
    <w:rsid w:val="00717EFC"/>
    <w:rsid w:val="00721AAE"/>
    <w:rsid w:val="00754832"/>
    <w:rsid w:val="00755AE1"/>
    <w:rsid w:val="00757DB3"/>
    <w:rsid w:val="007676B0"/>
    <w:rsid w:val="00771C1B"/>
    <w:rsid w:val="007758DC"/>
    <w:rsid w:val="007A6E98"/>
    <w:rsid w:val="007C76DB"/>
    <w:rsid w:val="007E0BB8"/>
    <w:rsid w:val="007E759F"/>
    <w:rsid w:val="00803226"/>
    <w:rsid w:val="00803D38"/>
    <w:rsid w:val="008048F4"/>
    <w:rsid w:val="00814711"/>
    <w:rsid w:val="008271C6"/>
    <w:rsid w:val="0085288A"/>
    <w:rsid w:val="00852B36"/>
    <w:rsid w:val="0085686F"/>
    <w:rsid w:val="00856C94"/>
    <w:rsid w:val="0087622A"/>
    <w:rsid w:val="00890E5C"/>
    <w:rsid w:val="008B4202"/>
    <w:rsid w:val="008F7C02"/>
    <w:rsid w:val="0090654F"/>
    <w:rsid w:val="009202BB"/>
    <w:rsid w:val="00926BEC"/>
    <w:rsid w:val="00977BE6"/>
    <w:rsid w:val="00990417"/>
    <w:rsid w:val="009B0ED0"/>
    <w:rsid w:val="009C3170"/>
    <w:rsid w:val="009C4FDB"/>
    <w:rsid w:val="009D73D9"/>
    <w:rsid w:val="00A00F57"/>
    <w:rsid w:val="00A132A2"/>
    <w:rsid w:val="00A40DA1"/>
    <w:rsid w:val="00A51253"/>
    <w:rsid w:val="00A604C7"/>
    <w:rsid w:val="00A615ED"/>
    <w:rsid w:val="00A62FA8"/>
    <w:rsid w:val="00A63B06"/>
    <w:rsid w:val="00A7010F"/>
    <w:rsid w:val="00AC49CC"/>
    <w:rsid w:val="00AD05FA"/>
    <w:rsid w:val="00B00064"/>
    <w:rsid w:val="00B024B3"/>
    <w:rsid w:val="00B0297A"/>
    <w:rsid w:val="00B0651C"/>
    <w:rsid w:val="00B15F49"/>
    <w:rsid w:val="00B322D1"/>
    <w:rsid w:val="00B371FC"/>
    <w:rsid w:val="00B577E9"/>
    <w:rsid w:val="00B64E71"/>
    <w:rsid w:val="00B767D3"/>
    <w:rsid w:val="00B83785"/>
    <w:rsid w:val="00B910AF"/>
    <w:rsid w:val="00B949B0"/>
    <w:rsid w:val="00BA2CE2"/>
    <w:rsid w:val="00BC53FF"/>
    <w:rsid w:val="00BE2721"/>
    <w:rsid w:val="00BF50A2"/>
    <w:rsid w:val="00BF534B"/>
    <w:rsid w:val="00C11123"/>
    <w:rsid w:val="00C26BEA"/>
    <w:rsid w:val="00C41BFC"/>
    <w:rsid w:val="00C425AD"/>
    <w:rsid w:val="00C71F6D"/>
    <w:rsid w:val="00C729CC"/>
    <w:rsid w:val="00C75514"/>
    <w:rsid w:val="00C93992"/>
    <w:rsid w:val="00CA041C"/>
    <w:rsid w:val="00CA553E"/>
    <w:rsid w:val="00CB1CF1"/>
    <w:rsid w:val="00CC62EC"/>
    <w:rsid w:val="00CE0425"/>
    <w:rsid w:val="00D000C7"/>
    <w:rsid w:val="00D10200"/>
    <w:rsid w:val="00D625F7"/>
    <w:rsid w:val="00D77E01"/>
    <w:rsid w:val="00D84F90"/>
    <w:rsid w:val="00D9772A"/>
    <w:rsid w:val="00DB304A"/>
    <w:rsid w:val="00DD7E95"/>
    <w:rsid w:val="00DF20A8"/>
    <w:rsid w:val="00DF29FC"/>
    <w:rsid w:val="00E12BAB"/>
    <w:rsid w:val="00E159DB"/>
    <w:rsid w:val="00E17853"/>
    <w:rsid w:val="00E248B3"/>
    <w:rsid w:val="00E52E4E"/>
    <w:rsid w:val="00E56F32"/>
    <w:rsid w:val="00E74497"/>
    <w:rsid w:val="00E751E3"/>
    <w:rsid w:val="00E8465F"/>
    <w:rsid w:val="00E92E6A"/>
    <w:rsid w:val="00E95396"/>
    <w:rsid w:val="00EF70EB"/>
    <w:rsid w:val="00F01644"/>
    <w:rsid w:val="00F2422C"/>
    <w:rsid w:val="00F36EB2"/>
    <w:rsid w:val="00F616CA"/>
    <w:rsid w:val="00F705F8"/>
    <w:rsid w:val="00F72339"/>
    <w:rsid w:val="00FA2E1D"/>
    <w:rsid w:val="00FB0303"/>
    <w:rsid w:val="00FB78BC"/>
    <w:rsid w:val="00FC44DB"/>
    <w:rsid w:val="00FE3DC4"/>
    <w:rsid w:val="00FF1058"/>
    <w:rsid w:val="00FF7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/>
    <o:shapelayout v:ext="edit">
      <o:idmap v:ext="edit" data="1"/>
    </o:shapelayout>
  </w:shapeDefaults>
  <w:decimalSymbol w:val=","/>
  <w:listSeparator w:val=";"/>
  <w14:docId w14:val="6BA747F9"/>
  <w15:docId w15:val="{2AF93A41-DED7-4700-ADED-471DBBA3D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2CE2"/>
    <w:rPr>
      <w:lang w:eastAsia="en-US"/>
    </w:rPr>
  </w:style>
  <w:style w:type="paragraph" w:styleId="Overskrift1">
    <w:name w:val="heading 1"/>
    <w:next w:val="Contractstyle"/>
    <w:link w:val="Overskrift1Tegn"/>
    <w:qFormat/>
    <w:rsid w:val="00270BC0"/>
    <w:pPr>
      <w:keepNext/>
      <w:keepLines/>
      <w:numPr>
        <w:numId w:val="2"/>
      </w:numPr>
      <w:spacing w:before="360"/>
      <w:outlineLvl w:val="0"/>
    </w:pPr>
    <w:rPr>
      <w:rFonts w:ascii="Arial" w:hAnsi="Arial"/>
      <w:b/>
      <w:kern w:val="28"/>
      <w:sz w:val="32"/>
      <w:lang w:eastAsia="en-US"/>
    </w:rPr>
  </w:style>
  <w:style w:type="paragraph" w:styleId="Overskrift2">
    <w:name w:val="heading 2"/>
    <w:next w:val="Contractstyle"/>
    <w:qFormat/>
    <w:rsid w:val="001A6EEF"/>
    <w:pPr>
      <w:keepNext/>
      <w:keepLines/>
      <w:numPr>
        <w:ilvl w:val="1"/>
        <w:numId w:val="2"/>
      </w:numPr>
      <w:spacing w:before="300"/>
      <w:outlineLvl w:val="1"/>
    </w:pPr>
    <w:rPr>
      <w:rFonts w:ascii="Arial" w:hAnsi="Arial"/>
      <w:b/>
      <w:kern w:val="28"/>
      <w:sz w:val="24"/>
      <w:lang w:val="en-GB" w:eastAsia="en-US"/>
    </w:rPr>
  </w:style>
  <w:style w:type="paragraph" w:styleId="Overskrift3">
    <w:name w:val="heading 3"/>
    <w:next w:val="Contractstyle"/>
    <w:qFormat/>
    <w:rsid w:val="001A6EEF"/>
    <w:pPr>
      <w:keepNext/>
      <w:keepLines/>
      <w:numPr>
        <w:ilvl w:val="2"/>
        <w:numId w:val="2"/>
      </w:numPr>
      <w:spacing w:before="240"/>
      <w:outlineLvl w:val="2"/>
    </w:pPr>
    <w:rPr>
      <w:rFonts w:ascii="Arial" w:hAnsi="Arial"/>
      <w:b/>
      <w:kern w:val="28"/>
      <w:lang w:val="en-GB" w:eastAsia="en-US"/>
    </w:rPr>
  </w:style>
  <w:style w:type="paragraph" w:styleId="Overskrift4">
    <w:name w:val="heading 4"/>
    <w:next w:val="Contractstyle"/>
    <w:qFormat/>
    <w:rsid w:val="00BA2CE2"/>
    <w:pPr>
      <w:keepNext/>
      <w:keepLines/>
      <w:numPr>
        <w:ilvl w:val="3"/>
        <w:numId w:val="2"/>
      </w:numPr>
      <w:spacing w:before="200"/>
      <w:outlineLvl w:val="3"/>
    </w:pPr>
    <w:rPr>
      <w:rFonts w:ascii="Arial" w:hAnsi="Arial"/>
      <w:b/>
      <w:color w:val="0000FF"/>
      <w:kern w:val="28"/>
      <w:sz w:val="22"/>
      <w:lang w:val="en-GB" w:eastAsia="en-US"/>
    </w:rPr>
  </w:style>
  <w:style w:type="paragraph" w:styleId="Overskrift5">
    <w:name w:val="heading 5"/>
    <w:basedOn w:val="Normal"/>
    <w:next w:val="Contractstyle"/>
    <w:qFormat/>
    <w:rsid w:val="00BA2CE2"/>
    <w:pPr>
      <w:keepNext/>
      <w:keepLines/>
      <w:spacing w:before="180"/>
      <w:ind w:left="737"/>
      <w:outlineLvl w:val="4"/>
    </w:pPr>
    <w:rPr>
      <w:rFonts w:ascii="Arial" w:hAnsi="Arial"/>
      <w:b/>
      <w:color w:val="800080"/>
      <w:kern w:val="28"/>
      <w:sz w:val="22"/>
      <w:lang w:val="en-GB"/>
    </w:rPr>
  </w:style>
  <w:style w:type="paragraph" w:styleId="Overskrift6">
    <w:name w:val="heading 6"/>
    <w:basedOn w:val="Normal"/>
    <w:next w:val="Normal"/>
    <w:qFormat/>
    <w:rsid w:val="00BA2CE2"/>
    <w:pPr>
      <w:numPr>
        <w:ilvl w:val="5"/>
        <w:numId w:val="1"/>
      </w:numPr>
      <w:tabs>
        <w:tab w:val="left" w:pos="-720"/>
        <w:tab w:val="left" w:pos="0"/>
        <w:tab w:val="left" w:pos="1276"/>
      </w:tabs>
      <w:suppressAutoHyphens/>
      <w:spacing w:before="240" w:after="60"/>
      <w:outlineLvl w:val="5"/>
    </w:pPr>
    <w:rPr>
      <w:rFonts w:ascii="Arial" w:hAnsi="Arial"/>
      <w:i/>
      <w:sz w:val="22"/>
      <w:lang w:val="en-GB"/>
    </w:rPr>
  </w:style>
  <w:style w:type="paragraph" w:styleId="Overskrift7">
    <w:name w:val="heading 7"/>
    <w:basedOn w:val="Normal"/>
    <w:next w:val="Normal"/>
    <w:qFormat/>
    <w:rsid w:val="00BA2CE2"/>
    <w:pPr>
      <w:numPr>
        <w:ilvl w:val="6"/>
        <w:numId w:val="1"/>
      </w:numPr>
      <w:tabs>
        <w:tab w:val="left" w:pos="-720"/>
        <w:tab w:val="left" w:pos="0"/>
        <w:tab w:val="left" w:pos="1276"/>
      </w:tabs>
      <w:suppressAutoHyphens/>
      <w:spacing w:before="240" w:after="60"/>
      <w:outlineLvl w:val="6"/>
    </w:pPr>
    <w:rPr>
      <w:rFonts w:ascii="Arial" w:hAnsi="Arial"/>
      <w:lang w:val="en-GB"/>
    </w:rPr>
  </w:style>
  <w:style w:type="paragraph" w:styleId="Overskrift8">
    <w:name w:val="heading 8"/>
    <w:basedOn w:val="Normal"/>
    <w:next w:val="Normal"/>
    <w:qFormat/>
    <w:rsid w:val="00BA2CE2"/>
    <w:pPr>
      <w:numPr>
        <w:ilvl w:val="7"/>
        <w:numId w:val="1"/>
      </w:numPr>
      <w:tabs>
        <w:tab w:val="left" w:pos="-720"/>
        <w:tab w:val="left" w:pos="0"/>
        <w:tab w:val="left" w:pos="1276"/>
      </w:tabs>
      <w:suppressAutoHyphens/>
      <w:spacing w:before="240" w:after="60"/>
      <w:outlineLvl w:val="7"/>
    </w:pPr>
    <w:rPr>
      <w:rFonts w:ascii="Arial" w:hAnsi="Arial"/>
      <w:i/>
      <w:lang w:val="en-GB"/>
    </w:rPr>
  </w:style>
  <w:style w:type="paragraph" w:styleId="Overskrift9">
    <w:name w:val="heading 9"/>
    <w:basedOn w:val="Normal"/>
    <w:next w:val="Normal"/>
    <w:qFormat/>
    <w:rsid w:val="00BA2CE2"/>
    <w:pPr>
      <w:numPr>
        <w:ilvl w:val="8"/>
        <w:numId w:val="1"/>
      </w:numPr>
      <w:tabs>
        <w:tab w:val="left" w:pos="-720"/>
        <w:tab w:val="left" w:pos="0"/>
        <w:tab w:val="left" w:pos="1276"/>
      </w:tabs>
      <w:suppressAutoHyphens/>
      <w:spacing w:before="240" w:after="60"/>
      <w:outlineLvl w:val="8"/>
    </w:pPr>
    <w:rPr>
      <w:rFonts w:ascii="Arial" w:hAnsi="Arial"/>
      <w:i/>
      <w:sz w:val="18"/>
      <w:lang w:val="en-GB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BA2CE2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Bunntekst">
    <w:name w:val="footer"/>
    <w:basedOn w:val="Normal"/>
    <w:rsid w:val="00BA2CE2"/>
    <w:pPr>
      <w:tabs>
        <w:tab w:val="center" w:pos="4153"/>
        <w:tab w:val="right" w:pos="8306"/>
      </w:tabs>
      <w:spacing w:before="120" w:after="120"/>
    </w:pPr>
    <w:rPr>
      <w:sz w:val="22"/>
      <w:lang w:val="en-GB"/>
    </w:rPr>
  </w:style>
  <w:style w:type="paragraph" w:styleId="Topptekst">
    <w:name w:val="header"/>
    <w:link w:val="TopptekstTegn"/>
    <w:uiPriority w:val="99"/>
    <w:rsid w:val="00BA2CE2"/>
    <w:pPr>
      <w:tabs>
        <w:tab w:val="center" w:pos="4253"/>
        <w:tab w:val="right" w:pos="9497"/>
      </w:tabs>
    </w:pPr>
    <w:rPr>
      <w:noProof/>
      <w:sz w:val="22"/>
      <w:lang w:val="en-GB" w:eastAsia="en-US"/>
    </w:rPr>
  </w:style>
  <w:style w:type="character" w:styleId="Sidetall">
    <w:name w:val="page number"/>
    <w:basedOn w:val="Standardskriftforavsnitt"/>
    <w:rsid w:val="00BA2CE2"/>
  </w:style>
  <w:style w:type="paragraph" w:customStyle="1" w:styleId="ReqCLS-KravtilContractorLogisticSupport">
    <w:name w:val="Req CLS - Krav til Contractor Logistic Support"/>
    <w:basedOn w:val="Normal"/>
    <w:rsid w:val="00BA2CE2"/>
    <w:pPr>
      <w:numPr>
        <w:numId w:val="5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COD-KravtilCodificationandTechnicalData">
    <w:name w:val="Req COD - Krav til Codification and Technical Data"/>
    <w:basedOn w:val="Normal"/>
    <w:rsid w:val="00BA2CE2"/>
    <w:pPr>
      <w:numPr>
        <w:numId w:val="4"/>
      </w:numPr>
      <w:tabs>
        <w:tab w:val="clear" w:pos="144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EIT-KravtilEndItem">
    <w:name w:val="Req EIT - Krav til End Item"/>
    <w:basedOn w:val="Normal"/>
    <w:rsid w:val="00BA2CE2"/>
    <w:pPr>
      <w:numPr>
        <w:numId w:val="3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rsid w:val="00BA2CE2"/>
    <w:pPr>
      <w:numPr>
        <w:numId w:val="6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RA-KravtilTrainingandTrainingEquipment">
    <w:name w:val="Req TRA - Krav til Training and Training Equipment"/>
    <w:basedOn w:val="Normal"/>
    <w:rsid w:val="00BA2CE2"/>
    <w:pPr>
      <w:numPr>
        <w:numId w:val="12"/>
      </w:numPr>
      <w:tabs>
        <w:tab w:val="clear" w:pos="1080"/>
        <w:tab w:val="left" w:pos="1701"/>
      </w:tabs>
      <w:spacing w:before="60" w:after="60"/>
    </w:pPr>
    <w:rPr>
      <w:sz w:val="22"/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rsid w:val="00BA2CE2"/>
    <w:pPr>
      <w:numPr>
        <w:numId w:val="7"/>
      </w:numPr>
      <w:tabs>
        <w:tab w:val="clear" w:pos="144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SPP-KravtilSpareParts">
    <w:name w:val="Req SPP - Krav til Spare Parts"/>
    <w:basedOn w:val="Normal"/>
    <w:rsid w:val="00BA2CE2"/>
    <w:pPr>
      <w:numPr>
        <w:numId w:val="8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SUP-KravtilSupportEquipment">
    <w:name w:val="Req SUP - Krav til Support Equipment"/>
    <w:basedOn w:val="Normal"/>
    <w:rsid w:val="00BA2CE2"/>
    <w:pPr>
      <w:numPr>
        <w:numId w:val="9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DP-KravtilTechnicalDataPackage">
    <w:name w:val="Req TDP - Krav til Technical Data Package"/>
    <w:basedOn w:val="Normal"/>
    <w:rsid w:val="00BA2CE2"/>
    <w:pPr>
      <w:numPr>
        <w:numId w:val="10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PU-KravtilTechnicalPublication">
    <w:name w:val="Req TPU - Krav til Technical Publication"/>
    <w:basedOn w:val="Normal"/>
    <w:rsid w:val="00BA2CE2"/>
    <w:pPr>
      <w:numPr>
        <w:numId w:val="11"/>
      </w:numPr>
      <w:tabs>
        <w:tab w:val="clear" w:pos="1080"/>
        <w:tab w:val="left" w:pos="1701"/>
      </w:tabs>
      <w:spacing w:before="60" w:after="60"/>
    </w:pPr>
    <w:rPr>
      <w:sz w:val="22"/>
      <w:lang w:val="en-GB"/>
    </w:rPr>
  </w:style>
  <w:style w:type="paragraph" w:customStyle="1" w:styleId="ReqWAR-KravtilWarranty">
    <w:name w:val="Req WAR - Krav til Warranty"/>
    <w:basedOn w:val="Normal"/>
    <w:rsid w:val="00BA2CE2"/>
    <w:pPr>
      <w:numPr>
        <w:numId w:val="13"/>
      </w:numPr>
      <w:tabs>
        <w:tab w:val="clear" w:pos="1440"/>
        <w:tab w:val="left" w:pos="1701"/>
      </w:tabs>
      <w:spacing w:before="60" w:after="60"/>
    </w:pPr>
    <w:rPr>
      <w:sz w:val="22"/>
      <w:lang w:val="en-GB"/>
    </w:rPr>
  </w:style>
  <w:style w:type="paragraph" w:styleId="Tittel">
    <w:name w:val="Title"/>
    <w:basedOn w:val="Normal"/>
    <w:next w:val="Contractstyle"/>
    <w:qFormat/>
    <w:rsid w:val="00BA2CE2"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INNH1">
    <w:name w:val="toc 1"/>
    <w:basedOn w:val="Normal"/>
    <w:next w:val="Contractstyle"/>
    <w:uiPriority w:val="39"/>
    <w:rsid w:val="00BA2CE2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uiPriority w:val="39"/>
    <w:rsid w:val="00BA2CE2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Punktliste">
    <w:name w:val="List Bullet"/>
    <w:basedOn w:val="Normal"/>
    <w:rsid w:val="00BA2CE2"/>
    <w:pPr>
      <w:tabs>
        <w:tab w:val="num" w:pos="360"/>
      </w:tabs>
      <w:ind w:left="360" w:hanging="360"/>
    </w:pPr>
  </w:style>
  <w:style w:type="paragraph" w:customStyle="1" w:styleId="Brdtekstpaaflgende">
    <w:name w:val="Brødtekst paafølgende"/>
    <w:basedOn w:val="Brdtekst"/>
    <w:rsid w:val="00BA2CE2"/>
    <w:pPr>
      <w:spacing w:before="60" w:after="60"/>
    </w:pPr>
    <w:rPr>
      <w:sz w:val="24"/>
      <w:lang w:val="en-GB"/>
    </w:rPr>
  </w:style>
  <w:style w:type="paragraph" w:styleId="Brdtekst">
    <w:name w:val="Body Text"/>
    <w:basedOn w:val="Normal"/>
    <w:rsid w:val="00BA2CE2"/>
    <w:pPr>
      <w:spacing w:after="120"/>
    </w:pPr>
  </w:style>
  <w:style w:type="paragraph" w:styleId="Sluttnotetekst">
    <w:name w:val="endnote text"/>
    <w:basedOn w:val="Normal"/>
    <w:semiHidden/>
    <w:rsid w:val="00BA2CE2"/>
    <w:pPr>
      <w:tabs>
        <w:tab w:val="left" w:pos="-720"/>
        <w:tab w:val="left" w:pos="0"/>
        <w:tab w:val="left" w:pos="1276"/>
      </w:tabs>
      <w:suppressAutoHyphens/>
      <w:ind w:left="709"/>
    </w:pPr>
    <w:rPr>
      <w:sz w:val="24"/>
      <w:lang w:val="en-GB"/>
    </w:rPr>
  </w:style>
  <w:style w:type="character" w:customStyle="1" w:styleId="Vedlegg-Engelsk">
    <w:name w:val="Vedlegg -Engelsk"/>
    <w:basedOn w:val="Standardskriftforavsnitt"/>
    <w:rsid w:val="00BA2CE2"/>
  </w:style>
  <w:style w:type="paragraph" w:customStyle="1" w:styleId="Brdtekstanummerert">
    <w:name w:val="Brødtekst a. nummerert"/>
    <w:basedOn w:val="Brdtekstpaaflgende"/>
    <w:rsid w:val="00BA2CE2"/>
    <w:pPr>
      <w:spacing w:before="20" w:after="40"/>
      <w:ind w:left="426" w:hanging="426"/>
    </w:pPr>
  </w:style>
  <w:style w:type="character" w:styleId="Merknadsreferanse">
    <w:name w:val="annotation reference"/>
    <w:basedOn w:val="Standardskriftforavsnitt"/>
    <w:semiHidden/>
    <w:rsid w:val="00BA2CE2"/>
    <w:rPr>
      <w:sz w:val="16"/>
    </w:rPr>
  </w:style>
  <w:style w:type="paragraph" w:styleId="Merknadstekst">
    <w:name w:val="annotation text"/>
    <w:basedOn w:val="Normal"/>
    <w:semiHidden/>
    <w:rsid w:val="00BA2CE2"/>
  </w:style>
  <w:style w:type="character" w:styleId="Hyperkobling">
    <w:name w:val="Hyperlink"/>
    <w:basedOn w:val="Standardskriftforavsnitt"/>
    <w:uiPriority w:val="99"/>
    <w:rsid w:val="00BA2CE2"/>
    <w:rPr>
      <w:color w:val="0000FF"/>
      <w:u w:val="single"/>
    </w:rPr>
  </w:style>
  <w:style w:type="character" w:styleId="Fulgthyperkobling">
    <w:name w:val="FollowedHyperlink"/>
    <w:basedOn w:val="Standardskriftforavsnitt"/>
    <w:rsid w:val="00BA2CE2"/>
    <w:rPr>
      <w:color w:val="800080"/>
      <w:u w:val="single"/>
    </w:rPr>
  </w:style>
  <w:style w:type="paragraph" w:styleId="Dokumentkart">
    <w:name w:val="Document Map"/>
    <w:basedOn w:val="Normal"/>
    <w:semiHidden/>
    <w:rsid w:val="00BA2CE2"/>
    <w:pPr>
      <w:shd w:val="clear" w:color="auto" w:fill="000080"/>
    </w:pPr>
    <w:rPr>
      <w:rFonts w:ascii="Tahoma" w:hAnsi="Tahoma" w:cs="Tahoma"/>
    </w:rPr>
  </w:style>
  <w:style w:type="paragraph" w:customStyle="1" w:styleId="Brdtekstpflgende">
    <w:name w:val="Brødtekst påfølgende"/>
    <w:basedOn w:val="Brdtekst"/>
    <w:rsid w:val="00BA2CE2"/>
    <w:pPr>
      <w:spacing w:before="60" w:after="60"/>
    </w:pPr>
    <w:rPr>
      <w:sz w:val="24"/>
    </w:rPr>
  </w:style>
  <w:style w:type="paragraph" w:styleId="Fotnotetekst">
    <w:name w:val="footnote text"/>
    <w:basedOn w:val="Normal"/>
    <w:semiHidden/>
    <w:rsid w:val="00BA2CE2"/>
  </w:style>
  <w:style w:type="character" w:styleId="Fotnotereferanse">
    <w:name w:val="footnote reference"/>
    <w:basedOn w:val="Standardskriftforavsnitt"/>
    <w:semiHidden/>
    <w:rsid w:val="00BA2CE2"/>
    <w:rPr>
      <w:vertAlign w:val="superscript"/>
    </w:rPr>
  </w:style>
  <w:style w:type="paragraph" w:styleId="Punktliste4">
    <w:name w:val="List Bullet 4"/>
    <w:basedOn w:val="Normal"/>
    <w:autoRedefine/>
    <w:rsid w:val="00BA2CE2"/>
    <w:pPr>
      <w:numPr>
        <w:numId w:val="14"/>
      </w:numPr>
    </w:pPr>
  </w:style>
  <w:style w:type="paragraph" w:styleId="Brdtekstinnrykk3">
    <w:name w:val="Body Text Indent 3"/>
    <w:basedOn w:val="Normal"/>
    <w:rsid w:val="00BA2CE2"/>
    <w:pPr>
      <w:tabs>
        <w:tab w:val="left" w:pos="284"/>
      </w:tabs>
      <w:autoSpaceDE w:val="0"/>
      <w:autoSpaceDN w:val="0"/>
      <w:adjustRightInd w:val="0"/>
      <w:ind w:left="426" w:hanging="426"/>
    </w:pPr>
    <w:rPr>
      <w:sz w:val="18"/>
      <w:szCs w:val="18"/>
      <w:lang w:eastAsia="nb-NO"/>
    </w:rPr>
  </w:style>
  <w:style w:type="paragraph" w:styleId="Brdtekstinnrykk">
    <w:name w:val="Body Text Indent"/>
    <w:basedOn w:val="Normal"/>
    <w:rsid w:val="00BA2CE2"/>
    <w:pPr>
      <w:ind w:left="709"/>
    </w:pPr>
    <w:rPr>
      <w:sz w:val="24"/>
    </w:rPr>
  </w:style>
  <w:style w:type="paragraph" w:styleId="Brdtekstinnrykk2">
    <w:name w:val="Body Text Indent 2"/>
    <w:basedOn w:val="Normal"/>
    <w:rsid w:val="00BA2CE2"/>
    <w:pPr>
      <w:numPr>
        <w:ilvl w:val="12"/>
      </w:numPr>
      <w:ind w:left="720"/>
    </w:pPr>
    <w:rPr>
      <w:sz w:val="24"/>
    </w:rPr>
  </w:style>
  <w:style w:type="paragraph" w:styleId="Bobletekst">
    <w:name w:val="Balloon Text"/>
    <w:basedOn w:val="Normal"/>
    <w:semiHidden/>
    <w:rsid w:val="00BA2CE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BA2CE2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3"/>
      <w:szCs w:val="13"/>
      <w:lang w:eastAsia="nb-NO"/>
    </w:rPr>
  </w:style>
  <w:style w:type="table" w:styleId="Tabellrutenett">
    <w:name w:val="Table Grid"/>
    <w:basedOn w:val="Vanligtabell"/>
    <w:rsid w:val="00BA2C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H3">
    <w:name w:val="toc 3"/>
    <w:basedOn w:val="Normal"/>
    <w:next w:val="Normal"/>
    <w:autoRedefine/>
    <w:semiHidden/>
    <w:rsid w:val="00BA2CE2"/>
    <w:pPr>
      <w:ind w:left="400"/>
    </w:pPr>
  </w:style>
  <w:style w:type="character" w:customStyle="1" w:styleId="Overskrift1Tegn">
    <w:name w:val="Overskrift 1 Tegn"/>
    <w:basedOn w:val="Standardskriftforavsnitt"/>
    <w:link w:val="Overskrift1"/>
    <w:rsid w:val="00270BC0"/>
    <w:rPr>
      <w:rFonts w:ascii="Arial" w:hAnsi="Arial"/>
      <w:b/>
      <w:kern w:val="28"/>
      <w:sz w:val="32"/>
      <w:lang w:eastAsia="en-US"/>
    </w:rPr>
  </w:style>
  <w:style w:type="paragraph" w:styleId="Ingenmellomrom">
    <w:name w:val="No Spacing"/>
    <w:uiPriority w:val="1"/>
    <w:qFormat/>
    <w:rsid w:val="006E2F56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703283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paragraph" w:styleId="Listeavsnitt">
    <w:name w:val="List Paragraph"/>
    <w:basedOn w:val="Normal"/>
    <w:uiPriority w:val="34"/>
    <w:qFormat/>
    <w:rsid w:val="00F616CA"/>
    <w:pPr>
      <w:ind w:left="72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F36EB2"/>
    <w:rPr>
      <w:noProof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0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E733C0-8E8A-42F6-8A68-28D4A7684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3DDCBF5</Template>
  <TotalTime>10</TotalTime>
  <Pages>5</Pages>
  <Words>1460</Words>
  <Characters>7741</Characters>
  <Application>Microsoft Office Word</Application>
  <DocSecurity>0</DocSecurity>
  <Lines>64</Lines>
  <Paragraphs>18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Vedlikeholdskontrakt</vt:lpstr>
    </vt:vector>
  </TitlesOfParts>
  <Company>Helse Sør-Øst RHF</Company>
  <LinksUpToDate>false</LinksUpToDate>
  <CharactersWithSpaces>9183</CharactersWithSpaces>
  <SharedDoc>false</SharedDoc>
  <HLinks>
    <vt:vector size="228" baseType="variant">
      <vt:variant>
        <vt:i4>2621463</vt:i4>
      </vt:variant>
      <vt:variant>
        <vt:i4>219</vt:i4>
      </vt:variant>
      <vt:variant>
        <vt:i4>0</vt:i4>
      </vt:variant>
      <vt:variant>
        <vt:i4>5</vt:i4>
      </vt:variant>
      <vt:variant>
        <vt:lpwstr>mailto:Jon.nybakk@sykehuset-innlandet.no</vt:lpwstr>
      </vt:variant>
      <vt:variant>
        <vt:lpwstr/>
      </vt:variant>
      <vt:variant>
        <vt:i4>2687003</vt:i4>
      </vt:variant>
      <vt:variant>
        <vt:i4>216</vt:i4>
      </vt:variant>
      <vt:variant>
        <vt:i4>0</vt:i4>
      </vt:variant>
      <vt:variant>
        <vt:i4>5</vt:i4>
      </vt:variant>
      <vt:variant>
        <vt:lpwstr>mailto:Ronny.ruud@sykehuset-innlandet.no</vt:lpwstr>
      </vt:variant>
      <vt:variant>
        <vt:lpwstr/>
      </vt:variant>
      <vt:variant>
        <vt:i4>1245234</vt:i4>
      </vt:variant>
      <vt:variant>
        <vt:i4>213</vt:i4>
      </vt:variant>
      <vt:variant>
        <vt:i4>0</vt:i4>
      </vt:variant>
      <vt:variant>
        <vt:i4>5</vt:i4>
      </vt:variant>
      <vt:variant>
        <vt:lpwstr>mailto:ragnar.nedregard@sykehuset-innlandet.no</vt:lpwstr>
      </vt:variant>
      <vt:variant>
        <vt:lpwstr/>
      </vt:variant>
      <vt:variant>
        <vt:i4>6815817</vt:i4>
      </vt:variant>
      <vt:variant>
        <vt:i4>210</vt:i4>
      </vt:variant>
      <vt:variant>
        <vt:i4>0</vt:i4>
      </vt:variant>
      <vt:variant>
        <vt:i4>5</vt:i4>
      </vt:variant>
      <vt:variant>
        <vt:lpwstr>mailto:Geir.solbakken@sykehuset-innlandet.no</vt:lpwstr>
      </vt:variant>
      <vt:variant>
        <vt:lpwstr/>
      </vt:variant>
      <vt:variant>
        <vt:i4>1245234</vt:i4>
      </vt:variant>
      <vt:variant>
        <vt:i4>207</vt:i4>
      </vt:variant>
      <vt:variant>
        <vt:i4>0</vt:i4>
      </vt:variant>
      <vt:variant>
        <vt:i4>5</vt:i4>
      </vt:variant>
      <vt:variant>
        <vt:lpwstr>mailto:ragnar.nedregard@sykehuset-innlandet.no</vt:lpwstr>
      </vt:variant>
      <vt:variant>
        <vt:lpwstr/>
      </vt:variant>
      <vt:variant>
        <vt:i4>6815817</vt:i4>
      </vt:variant>
      <vt:variant>
        <vt:i4>204</vt:i4>
      </vt:variant>
      <vt:variant>
        <vt:i4>0</vt:i4>
      </vt:variant>
      <vt:variant>
        <vt:i4>5</vt:i4>
      </vt:variant>
      <vt:variant>
        <vt:lpwstr>mailto:Geir.solbakken@sykehuset-innlandet.no</vt:lpwstr>
      </vt:variant>
      <vt:variant>
        <vt:lpwstr/>
      </vt:variant>
      <vt:variant>
        <vt:i4>2031679</vt:i4>
      </vt:variant>
      <vt:variant>
        <vt:i4>201</vt:i4>
      </vt:variant>
      <vt:variant>
        <vt:i4>0</vt:i4>
      </vt:variant>
      <vt:variant>
        <vt:i4>5</vt:i4>
      </vt:variant>
      <vt:variant>
        <vt:lpwstr>mailto:dag.sogaard@sykehuset-innlandet.no</vt:lpwstr>
      </vt:variant>
      <vt:variant>
        <vt:lpwstr/>
      </vt:variant>
      <vt:variant>
        <vt:i4>5242979</vt:i4>
      </vt:variant>
      <vt:variant>
        <vt:i4>198</vt:i4>
      </vt:variant>
      <vt:variant>
        <vt:i4>0</vt:i4>
      </vt:variant>
      <vt:variant>
        <vt:i4>5</vt:i4>
      </vt:variant>
      <vt:variant>
        <vt:lpwstr>mailto:Karl.lokken@sykehuset-innlandet.no</vt:lpwstr>
      </vt:variant>
      <vt:variant>
        <vt:lpwstr/>
      </vt:variant>
      <vt:variant>
        <vt:i4>1310720</vt:i4>
      </vt:variant>
      <vt:variant>
        <vt:i4>195</vt:i4>
      </vt:variant>
      <vt:variant>
        <vt:i4>0</vt:i4>
      </vt:variant>
      <vt:variant>
        <vt:i4>5</vt:i4>
      </vt:variant>
      <vt:variant>
        <vt:lpwstr>http://www.materialretur.no/</vt:lpwstr>
      </vt:variant>
      <vt:variant>
        <vt:lpwstr/>
      </vt:variant>
      <vt:variant>
        <vt:i4>1572912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_Toc354123582</vt:lpwstr>
      </vt:variant>
      <vt:variant>
        <vt:i4>1572912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_Toc354123581</vt:lpwstr>
      </vt:variant>
      <vt:variant>
        <vt:i4>1572912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_Toc354123580</vt:lpwstr>
      </vt:variant>
      <vt:variant>
        <vt:i4>1507376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_Toc354123579</vt:lpwstr>
      </vt:variant>
      <vt:variant>
        <vt:i4>1507376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_Toc354123578</vt:lpwstr>
      </vt:variant>
      <vt:variant>
        <vt:i4>1507376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_Toc354123577</vt:lpwstr>
      </vt:variant>
      <vt:variant>
        <vt:i4>1507376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_Toc354123576</vt:lpwstr>
      </vt:variant>
      <vt:variant>
        <vt:i4>1507376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_Toc354123575</vt:lpwstr>
      </vt:variant>
      <vt:variant>
        <vt:i4>1507376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_Toc354123574</vt:lpwstr>
      </vt:variant>
      <vt:variant>
        <vt:i4>1507376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_Toc354123573</vt:lpwstr>
      </vt:variant>
      <vt:variant>
        <vt:i4>1507376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_Toc354123572</vt:lpwstr>
      </vt:variant>
      <vt:variant>
        <vt:i4>1507376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_Toc354123571</vt:lpwstr>
      </vt:variant>
      <vt:variant>
        <vt:i4>1507376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_Toc354123570</vt:lpwstr>
      </vt:variant>
      <vt:variant>
        <vt:i4>1441840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_Toc354123569</vt:lpwstr>
      </vt:variant>
      <vt:variant>
        <vt:i4>1441840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_Toc354123568</vt:lpwstr>
      </vt:variant>
      <vt:variant>
        <vt:i4>1441840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_Toc354123567</vt:lpwstr>
      </vt:variant>
      <vt:variant>
        <vt:i4>1441840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_Toc354123566</vt:lpwstr>
      </vt:variant>
      <vt:variant>
        <vt:i4>1441840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_Toc354123565</vt:lpwstr>
      </vt:variant>
      <vt:variant>
        <vt:i4>1441840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_Toc354123564</vt:lpwstr>
      </vt:variant>
      <vt:variant>
        <vt:i4>1441840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_Toc354123563</vt:lpwstr>
      </vt:variant>
      <vt:variant>
        <vt:i4>1441840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_Toc354123562</vt:lpwstr>
      </vt:variant>
      <vt:variant>
        <vt:i4>1441840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_Toc354123561</vt:lpwstr>
      </vt:variant>
      <vt:variant>
        <vt:i4>1441840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_Toc354123560</vt:lpwstr>
      </vt:variant>
      <vt:variant>
        <vt:i4>1376304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_Toc354123559</vt:lpwstr>
      </vt:variant>
      <vt:variant>
        <vt:i4>1376304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_Toc354123558</vt:lpwstr>
      </vt:variant>
      <vt:variant>
        <vt:i4>1376304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_Toc354123557</vt:lpwstr>
      </vt:variant>
      <vt:variant>
        <vt:i4>1376304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_Toc354123556</vt:lpwstr>
      </vt:variant>
      <vt:variant>
        <vt:i4>1376304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_Toc354123555</vt:lpwstr>
      </vt:variant>
      <vt:variant>
        <vt:i4>1376304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_Toc354123554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Vedlikeholdskontrakt</dc:title>
  <dc:creator>Ingunn.Elisabeth.Janbu@ahus.no</dc:creator>
  <cp:lastModifiedBy>Halvor Garvik</cp:lastModifiedBy>
  <cp:revision>5</cp:revision>
  <cp:lastPrinted>2015-03-10T07:52:00Z</cp:lastPrinted>
  <dcterms:created xsi:type="dcterms:W3CDTF">2016-12-06T13:19:00Z</dcterms:created>
  <dcterms:modified xsi:type="dcterms:W3CDTF">2018-12-05T11:42:00Z</dcterms:modified>
</cp:coreProperties>
</file>